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B26" w:rsidRPr="00BB1B65" w:rsidRDefault="00E80B26" w:rsidP="00A87544">
      <w:pPr>
        <w:jc w:val="center"/>
        <w:rPr>
          <w:sz w:val="28"/>
          <w:szCs w:val="28"/>
        </w:rPr>
      </w:pPr>
      <w:r w:rsidRPr="00BB1B65">
        <w:rPr>
          <w:sz w:val="28"/>
          <w:szCs w:val="28"/>
        </w:rPr>
        <w:t>МИНОБРНАУКИ РОССИИ</w:t>
      </w:r>
    </w:p>
    <w:p w:rsidR="00E80B26" w:rsidRPr="00BB1B65" w:rsidRDefault="00E80B2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80B26" w:rsidRPr="00BB1B65" w:rsidRDefault="00E80B26" w:rsidP="00A87544">
      <w:pPr>
        <w:jc w:val="center"/>
        <w:rPr>
          <w:b/>
          <w:sz w:val="28"/>
          <w:szCs w:val="28"/>
        </w:rPr>
      </w:pPr>
      <w:r w:rsidRPr="00BB1B65">
        <w:rPr>
          <w:b/>
          <w:sz w:val="28"/>
          <w:szCs w:val="28"/>
        </w:rPr>
        <w:t>«Гжельский государственный университет»</w:t>
      </w:r>
    </w:p>
    <w:p w:rsidR="00E80B26" w:rsidRPr="00BB1B65" w:rsidRDefault="00E80B26" w:rsidP="00A87544">
      <w:pPr>
        <w:jc w:val="center"/>
        <w:rPr>
          <w:sz w:val="28"/>
          <w:szCs w:val="28"/>
        </w:rPr>
      </w:pPr>
      <w:r w:rsidRPr="00BB1B65">
        <w:rPr>
          <w:sz w:val="28"/>
          <w:szCs w:val="28"/>
        </w:rPr>
        <w:t>(ГГУ)</w:t>
      </w:r>
    </w:p>
    <w:p w:rsidR="00E80B26" w:rsidRPr="00BB1B65" w:rsidRDefault="00E80B26" w:rsidP="00A87544">
      <w:pPr>
        <w:rPr>
          <w:sz w:val="28"/>
          <w:szCs w:val="28"/>
        </w:rPr>
      </w:pPr>
    </w:p>
    <w:p w:rsidR="00E80B26" w:rsidRPr="00BB1B65" w:rsidRDefault="00E80B26" w:rsidP="00A87544">
      <w:pPr>
        <w:pStyle w:val="Style15"/>
        <w:tabs>
          <w:tab w:val="left" w:leader="underscore" w:pos="9760"/>
        </w:tabs>
        <w:spacing w:line="360" w:lineRule="auto"/>
        <w:rPr>
          <w:rStyle w:val="FontStyle53"/>
          <w:bCs/>
          <w:sz w:val="28"/>
          <w:szCs w:val="28"/>
        </w:rPr>
      </w:pPr>
    </w:p>
    <w:p w:rsidR="00E80B26" w:rsidRPr="00BB1B65" w:rsidRDefault="00E80B26" w:rsidP="00A87544">
      <w:pPr>
        <w:pStyle w:val="Style15"/>
        <w:tabs>
          <w:tab w:val="left" w:leader="underscore" w:pos="9760"/>
        </w:tabs>
        <w:spacing w:line="360" w:lineRule="auto"/>
        <w:rPr>
          <w:rStyle w:val="FontStyle53"/>
          <w:bCs/>
          <w:sz w:val="28"/>
          <w:szCs w:val="28"/>
        </w:rPr>
      </w:pPr>
    </w:p>
    <w:p w:rsidR="00E80B26" w:rsidRPr="00BB1B65" w:rsidRDefault="00E80B26" w:rsidP="00A87544">
      <w:pPr>
        <w:pStyle w:val="Style15"/>
        <w:tabs>
          <w:tab w:val="left" w:leader="underscore" w:pos="9760"/>
        </w:tabs>
        <w:spacing w:line="360" w:lineRule="auto"/>
        <w:rPr>
          <w:rStyle w:val="FontStyle53"/>
          <w:bCs/>
          <w:sz w:val="28"/>
          <w:szCs w:val="28"/>
        </w:rPr>
      </w:pPr>
    </w:p>
    <w:p w:rsidR="00E80B26" w:rsidRPr="00BB1B65" w:rsidRDefault="00E80B26" w:rsidP="00A87544">
      <w:pPr>
        <w:pStyle w:val="Style15"/>
        <w:tabs>
          <w:tab w:val="left" w:leader="underscore" w:pos="9760"/>
        </w:tabs>
        <w:spacing w:line="360" w:lineRule="auto"/>
        <w:jc w:val="center"/>
        <w:rPr>
          <w:rStyle w:val="FontStyle53"/>
          <w:b w:val="0"/>
          <w:bCs/>
          <w:i/>
          <w:sz w:val="28"/>
          <w:szCs w:val="28"/>
        </w:rPr>
      </w:pPr>
      <w:r w:rsidRPr="00040F2E">
        <w:rPr>
          <w:rStyle w:val="FontStyle53"/>
          <w:b w:val="0"/>
          <w:bCs/>
          <w:i/>
          <w:sz w:val="28"/>
          <w:szCs w:val="28"/>
        </w:rPr>
        <w:t>Кафедра психологии и педагогики</w:t>
      </w:r>
    </w:p>
    <w:p w:rsidR="00E80B26" w:rsidRPr="00BB1B65" w:rsidRDefault="00E80B26" w:rsidP="00A87544">
      <w:pPr>
        <w:tabs>
          <w:tab w:val="left" w:pos="680"/>
          <w:tab w:val="left" w:pos="851"/>
          <w:tab w:val="left" w:pos="6240"/>
        </w:tabs>
        <w:rPr>
          <w:noProof/>
          <w:sz w:val="28"/>
          <w:szCs w:val="28"/>
        </w:rPr>
      </w:pPr>
      <w:r w:rsidRPr="00BB1B65">
        <w:rPr>
          <w:noProof/>
          <w:sz w:val="28"/>
          <w:szCs w:val="28"/>
        </w:rPr>
        <w:tab/>
      </w:r>
    </w:p>
    <w:p w:rsidR="00E80B26" w:rsidRPr="00BB1B65" w:rsidRDefault="00E80B26" w:rsidP="00A87544">
      <w:pPr>
        <w:tabs>
          <w:tab w:val="left" w:pos="680"/>
          <w:tab w:val="left" w:pos="851"/>
          <w:tab w:val="left" w:pos="6240"/>
        </w:tabs>
        <w:rPr>
          <w:noProof/>
          <w:sz w:val="28"/>
          <w:szCs w:val="28"/>
        </w:rPr>
      </w:pPr>
    </w:p>
    <w:p w:rsidR="00E80B26" w:rsidRPr="00BB1B65" w:rsidRDefault="00E80B26" w:rsidP="00A87544">
      <w:pPr>
        <w:tabs>
          <w:tab w:val="left" w:pos="680"/>
          <w:tab w:val="left" w:pos="851"/>
          <w:tab w:val="left" w:pos="6240"/>
        </w:tabs>
        <w:rPr>
          <w:sz w:val="28"/>
          <w:szCs w:val="28"/>
        </w:rPr>
      </w:pPr>
    </w:p>
    <w:p w:rsidR="00E80B26" w:rsidRPr="00BB1B65" w:rsidRDefault="00E80B26" w:rsidP="00A87544">
      <w:pPr>
        <w:pStyle w:val="Style11"/>
        <w:widowControl/>
        <w:rPr>
          <w:bCs/>
          <w:sz w:val="28"/>
          <w:szCs w:val="28"/>
          <w:u w:val="single"/>
        </w:rPr>
      </w:pPr>
      <w:r w:rsidRPr="00BB1B65">
        <w:rPr>
          <w:bCs/>
          <w:sz w:val="28"/>
          <w:szCs w:val="28"/>
          <w:u w:val="single"/>
        </w:rPr>
        <w:t>Рабочая программа дисциплины</w:t>
      </w:r>
    </w:p>
    <w:p w:rsidR="00E80B26" w:rsidRPr="00BB1B65" w:rsidRDefault="00E80B26" w:rsidP="00A87544">
      <w:pPr>
        <w:tabs>
          <w:tab w:val="left" w:pos="680"/>
          <w:tab w:val="left" w:pos="851"/>
        </w:tabs>
        <w:jc w:val="center"/>
        <w:rPr>
          <w:sz w:val="28"/>
          <w:szCs w:val="28"/>
        </w:rPr>
      </w:pPr>
    </w:p>
    <w:p w:rsidR="00E80B26" w:rsidRPr="00BB1B65" w:rsidRDefault="00E80B26" w:rsidP="00A87544">
      <w:pPr>
        <w:tabs>
          <w:tab w:val="left" w:pos="680"/>
          <w:tab w:val="left" w:pos="851"/>
        </w:tabs>
        <w:jc w:val="center"/>
        <w:rPr>
          <w:b/>
          <w:sz w:val="28"/>
          <w:szCs w:val="28"/>
        </w:rPr>
      </w:pPr>
      <w:r>
        <w:rPr>
          <w:b/>
          <w:sz w:val="28"/>
          <w:szCs w:val="28"/>
        </w:rPr>
        <w:t>Конфликтология</w:t>
      </w:r>
    </w:p>
    <w:p w:rsidR="00E80B26" w:rsidRPr="00BB1B65" w:rsidRDefault="00E80B26" w:rsidP="00A87544">
      <w:pPr>
        <w:pStyle w:val="Style15"/>
        <w:tabs>
          <w:tab w:val="left" w:leader="underscore" w:pos="9856"/>
        </w:tabs>
        <w:ind w:firstLine="720"/>
        <w:rPr>
          <w:rStyle w:val="FontStyle53"/>
          <w:bCs/>
          <w:sz w:val="28"/>
          <w:szCs w:val="28"/>
        </w:rPr>
      </w:pPr>
    </w:p>
    <w:p w:rsidR="00E80B26" w:rsidRPr="00BB1B65" w:rsidRDefault="00E80B26" w:rsidP="00057CBB">
      <w:pPr>
        <w:pStyle w:val="Style12"/>
        <w:spacing w:line="240" w:lineRule="auto"/>
        <w:rPr>
          <w:rStyle w:val="FontStyle60"/>
          <w:sz w:val="28"/>
          <w:szCs w:val="28"/>
          <w:vertAlign w:val="superscript"/>
        </w:rPr>
      </w:pPr>
    </w:p>
    <w:p w:rsidR="00E80B26" w:rsidRPr="00BB1B65" w:rsidRDefault="00E80B26"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E80B26" w:rsidRPr="00BB1B65">
        <w:trPr>
          <w:trHeight w:val="409"/>
        </w:trPr>
        <w:tc>
          <w:tcPr>
            <w:tcW w:w="3646" w:type="dxa"/>
          </w:tcPr>
          <w:p w:rsidR="00E80B26" w:rsidRPr="00BB1B65" w:rsidRDefault="00E80B2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80B26" w:rsidRPr="00BB1B65" w:rsidRDefault="00E80B26" w:rsidP="006E3FF4">
            <w:pPr>
              <w:rPr>
                <w:rStyle w:val="FontStyle53"/>
                <w:b w:val="0"/>
                <w:color w:val="000000"/>
                <w:sz w:val="28"/>
                <w:szCs w:val="28"/>
              </w:rPr>
            </w:pPr>
            <w:r w:rsidRPr="006E3FF4">
              <w:rPr>
                <w:sz w:val="28"/>
                <w:szCs w:val="28"/>
              </w:rPr>
              <w:t>38.03.02 Менеджмент</w:t>
            </w:r>
          </w:p>
        </w:tc>
      </w:tr>
      <w:tr w:rsidR="00E80B26" w:rsidRPr="00BB1B65">
        <w:trPr>
          <w:trHeight w:val="402"/>
        </w:trPr>
        <w:tc>
          <w:tcPr>
            <w:tcW w:w="3646" w:type="dxa"/>
          </w:tcPr>
          <w:p w:rsidR="00E80B26" w:rsidRPr="00BB1B65" w:rsidRDefault="00E80B2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80B26" w:rsidRPr="00BB1B65" w:rsidRDefault="00E80B26" w:rsidP="006E3FF4">
            <w:pPr>
              <w:jc w:val="both"/>
              <w:rPr>
                <w:rStyle w:val="FontStyle53"/>
                <w:b w:val="0"/>
                <w:sz w:val="28"/>
                <w:szCs w:val="28"/>
              </w:rPr>
            </w:pPr>
            <w:r w:rsidRPr="006E3FF4">
              <w:rPr>
                <w:rStyle w:val="FontStyle53"/>
                <w:b w:val="0"/>
                <w:sz w:val="28"/>
                <w:szCs w:val="28"/>
              </w:rPr>
              <w:t>Организационно-управленческая деятельность в сфере предпринимательства</w:t>
            </w:r>
          </w:p>
        </w:tc>
      </w:tr>
      <w:tr w:rsidR="00E80B26" w:rsidRPr="00BB1B65">
        <w:tc>
          <w:tcPr>
            <w:tcW w:w="3646" w:type="dxa"/>
          </w:tcPr>
          <w:p w:rsidR="00E80B26" w:rsidRPr="00BB1B65" w:rsidRDefault="00E80B2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80B26" w:rsidRPr="00BB1B65" w:rsidRDefault="00E80B26" w:rsidP="00A87544">
            <w:pPr>
              <w:pStyle w:val="Style15"/>
              <w:tabs>
                <w:tab w:val="left" w:leader="underscore" w:pos="9768"/>
              </w:tabs>
              <w:jc w:val="center"/>
              <w:rPr>
                <w:rStyle w:val="FontStyle53"/>
                <w:b w:val="0"/>
                <w:bCs/>
                <w:sz w:val="28"/>
                <w:szCs w:val="28"/>
              </w:rPr>
            </w:pPr>
          </w:p>
        </w:tc>
      </w:tr>
      <w:tr w:rsidR="00E80B26" w:rsidRPr="00BB1B65">
        <w:tc>
          <w:tcPr>
            <w:tcW w:w="3646" w:type="dxa"/>
          </w:tcPr>
          <w:p w:rsidR="00E80B26" w:rsidRPr="00BB1B65" w:rsidRDefault="00E80B26" w:rsidP="00A87544">
            <w:pPr>
              <w:pStyle w:val="Style15"/>
              <w:tabs>
                <w:tab w:val="left" w:leader="underscore" w:pos="9768"/>
              </w:tabs>
              <w:jc w:val="left"/>
              <w:rPr>
                <w:rStyle w:val="FontStyle53"/>
                <w:b w:val="0"/>
                <w:bCs/>
                <w:i/>
                <w:sz w:val="28"/>
                <w:szCs w:val="28"/>
              </w:rPr>
            </w:pPr>
          </w:p>
          <w:p w:rsidR="00E80B26" w:rsidRPr="00BB1B65" w:rsidRDefault="00E80B26" w:rsidP="00A87544">
            <w:pPr>
              <w:pStyle w:val="Style15"/>
              <w:tabs>
                <w:tab w:val="left" w:leader="underscore" w:pos="9768"/>
              </w:tabs>
              <w:jc w:val="left"/>
              <w:rPr>
                <w:rStyle w:val="FontStyle53"/>
                <w:b w:val="0"/>
                <w:bCs/>
                <w:i/>
                <w:sz w:val="28"/>
                <w:szCs w:val="28"/>
              </w:rPr>
            </w:pPr>
          </w:p>
          <w:p w:rsidR="00E80B26" w:rsidRPr="00BB1B65" w:rsidRDefault="00E80B2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80B26" w:rsidRPr="00BB1B65" w:rsidRDefault="00E80B26" w:rsidP="00A87544">
            <w:pPr>
              <w:pStyle w:val="Style15"/>
              <w:tabs>
                <w:tab w:val="left" w:leader="underscore" w:pos="9768"/>
              </w:tabs>
              <w:rPr>
                <w:rStyle w:val="FontStyle53"/>
                <w:b w:val="0"/>
                <w:bCs/>
                <w:sz w:val="28"/>
                <w:szCs w:val="28"/>
              </w:rPr>
            </w:pPr>
          </w:p>
          <w:p w:rsidR="00E80B26" w:rsidRPr="00BB1B65" w:rsidRDefault="00E80B26" w:rsidP="00A87544">
            <w:pPr>
              <w:pStyle w:val="Style15"/>
              <w:tabs>
                <w:tab w:val="left" w:leader="underscore" w:pos="9768"/>
              </w:tabs>
              <w:rPr>
                <w:rStyle w:val="FontStyle53"/>
                <w:b w:val="0"/>
                <w:bCs/>
                <w:sz w:val="28"/>
                <w:szCs w:val="28"/>
              </w:rPr>
            </w:pPr>
          </w:p>
          <w:p w:rsidR="00E80B26" w:rsidRPr="00BB1B65" w:rsidRDefault="00E80B26"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80B26" w:rsidRPr="00BB1B65" w:rsidRDefault="00E80B26" w:rsidP="00A87544">
      <w:pPr>
        <w:pStyle w:val="Style15"/>
        <w:tabs>
          <w:tab w:val="left" w:leader="underscore" w:pos="9768"/>
        </w:tabs>
        <w:jc w:val="center"/>
        <w:rPr>
          <w:rStyle w:val="FontStyle53"/>
          <w:bCs/>
          <w:sz w:val="28"/>
          <w:szCs w:val="28"/>
        </w:rPr>
      </w:pPr>
    </w:p>
    <w:p w:rsidR="00E80B26" w:rsidRPr="00BB1B65" w:rsidRDefault="00E80B26" w:rsidP="00A87544">
      <w:pPr>
        <w:pStyle w:val="Style15"/>
        <w:tabs>
          <w:tab w:val="left" w:leader="underscore" w:pos="9768"/>
        </w:tabs>
        <w:jc w:val="center"/>
        <w:rPr>
          <w:rStyle w:val="FontStyle53"/>
          <w:bCs/>
          <w:sz w:val="28"/>
          <w:szCs w:val="28"/>
        </w:rPr>
      </w:pPr>
    </w:p>
    <w:p w:rsidR="00E80B26" w:rsidRPr="00BB1B65" w:rsidRDefault="00E80B26" w:rsidP="00A87544">
      <w:pPr>
        <w:pStyle w:val="Style15"/>
        <w:tabs>
          <w:tab w:val="left" w:leader="underscore" w:pos="9768"/>
        </w:tabs>
        <w:jc w:val="center"/>
        <w:rPr>
          <w:rStyle w:val="FontStyle53"/>
          <w:bCs/>
          <w:sz w:val="28"/>
          <w:szCs w:val="28"/>
        </w:rPr>
      </w:pPr>
    </w:p>
    <w:p w:rsidR="00E80B26" w:rsidRDefault="00E80B26" w:rsidP="00A87544">
      <w:pPr>
        <w:pStyle w:val="Style15"/>
        <w:tabs>
          <w:tab w:val="left" w:leader="underscore" w:pos="9768"/>
        </w:tabs>
        <w:rPr>
          <w:rStyle w:val="FontStyle53"/>
          <w:bCs/>
          <w:sz w:val="28"/>
          <w:szCs w:val="28"/>
        </w:rPr>
      </w:pPr>
    </w:p>
    <w:p w:rsidR="00E80B26" w:rsidRDefault="00E80B26" w:rsidP="00A87544">
      <w:pPr>
        <w:pStyle w:val="Style15"/>
        <w:tabs>
          <w:tab w:val="left" w:leader="underscore" w:pos="9768"/>
        </w:tabs>
        <w:rPr>
          <w:rStyle w:val="FontStyle53"/>
          <w:bCs/>
          <w:sz w:val="28"/>
          <w:szCs w:val="28"/>
        </w:rPr>
      </w:pPr>
    </w:p>
    <w:p w:rsidR="00E80B26" w:rsidRDefault="00E80B26" w:rsidP="00A87544">
      <w:pPr>
        <w:pStyle w:val="Style15"/>
        <w:tabs>
          <w:tab w:val="left" w:leader="underscore" w:pos="9768"/>
        </w:tabs>
        <w:rPr>
          <w:rStyle w:val="FontStyle53"/>
          <w:bCs/>
          <w:sz w:val="28"/>
          <w:szCs w:val="28"/>
        </w:rPr>
      </w:pPr>
    </w:p>
    <w:p w:rsidR="00E80B26" w:rsidRDefault="00E80B26" w:rsidP="00A87544">
      <w:pPr>
        <w:pStyle w:val="Style15"/>
        <w:tabs>
          <w:tab w:val="left" w:leader="underscore" w:pos="9768"/>
        </w:tabs>
        <w:rPr>
          <w:rStyle w:val="FontStyle53"/>
          <w:bCs/>
          <w:sz w:val="28"/>
          <w:szCs w:val="28"/>
        </w:rPr>
      </w:pPr>
    </w:p>
    <w:p w:rsidR="00E80B26" w:rsidRDefault="00E80B26" w:rsidP="00A87544">
      <w:pPr>
        <w:pStyle w:val="Style15"/>
        <w:tabs>
          <w:tab w:val="left" w:leader="underscore" w:pos="9768"/>
        </w:tabs>
        <w:rPr>
          <w:rStyle w:val="FontStyle53"/>
          <w:bCs/>
          <w:sz w:val="28"/>
          <w:szCs w:val="28"/>
        </w:rPr>
      </w:pPr>
    </w:p>
    <w:p w:rsidR="00E80B26" w:rsidRPr="00BB1B65" w:rsidRDefault="00E80B26" w:rsidP="00A87544">
      <w:pPr>
        <w:pStyle w:val="Style15"/>
        <w:tabs>
          <w:tab w:val="left" w:leader="underscore" w:pos="9768"/>
        </w:tabs>
        <w:rPr>
          <w:rStyle w:val="FontStyle53"/>
          <w:bCs/>
          <w:sz w:val="28"/>
          <w:szCs w:val="28"/>
        </w:rPr>
      </w:pPr>
    </w:p>
    <w:p w:rsidR="00E80B26" w:rsidRPr="00BB1B65" w:rsidRDefault="00E80B2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80B26" w:rsidRPr="00780A53" w:rsidRDefault="00E80B26"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E80B26" w:rsidRDefault="00E80B26" w:rsidP="00A87544">
      <w:pPr>
        <w:tabs>
          <w:tab w:val="left" w:pos="680"/>
          <w:tab w:val="left" w:pos="851"/>
        </w:tabs>
        <w:jc w:val="both"/>
      </w:pPr>
      <w:r w:rsidRPr="00DC11F5">
        <w:tab/>
      </w:r>
    </w:p>
    <w:p w:rsidR="00E80B26" w:rsidRDefault="00E80B26" w:rsidP="00A87544">
      <w:pPr>
        <w:tabs>
          <w:tab w:val="left" w:pos="680"/>
          <w:tab w:val="left" w:pos="851"/>
        </w:tabs>
        <w:jc w:val="both"/>
      </w:pPr>
    </w:p>
    <w:p w:rsidR="00E80B26" w:rsidRDefault="00E80B26" w:rsidP="00A87544">
      <w:pPr>
        <w:tabs>
          <w:tab w:val="left" w:pos="680"/>
          <w:tab w:val="left" w:pos="851"/>
        </w:tabs>
        <w:jc w:val="both"/>
      </w:pPr>
    </w:p>
    <w:p w:rsidR="00E80B26" w:rsidRPr="00DC11F5" w:rsidRDefault="00E80B26" w:rsidP="00BE57FE">
      <w:pPr>
        <w:tabs>
          <w:tab w:val="left" w:pos="680"/>
          <w:tab w:val="left" w:pos="851"/>
        </w:tabs>
        <w:ind w:firstLine="709"/>
        <w:jc w:val="both"/>
        <w:rPr>
          <w:b/>
        </w:rPr>
      </w:pPr>
      <w:r w:rsidRPr="00DC11F5">
        <w:t>Рабочая программа дисциплины «</w:t>
      </w:r>
      <w:r>
        <w:t>Конфликтология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01D69">
        <w:t>38.03.02 Менеджмент</w:t>
      </w:r>
      <w:r w:rsidRPr="00DC11F5">
        <w:t>.</w:t>
      </w:r>
    </w:p>
    <w:p w:rsidR="00E80B26" w:rsidRDefault="00E80B26" w:rsidP="00963B35">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E80B26" w:rsidRDefault="00E80B26" w:rsidP="00963B35">
      <w:pPr>
        <w:ind w:firstLine="709"/>
        <w:jc w:val="both"/>
      </w:pPr>
      <w:r>
        <w:t>Практическая подготовка реализуется на основе:</w:t>
      </w:r>
    </w:p>
    <w:p w:rsidR="00E80B26" w:rsidRDefault="00E80B26" w:rsidP="00963B35">
      <w:pPr>
        <w:ind w:firstLine="709"/>
        <w:jc w:val="both"/>
      </w:pPr>
      <w:r>
        <w:t xml:space="preserve">- профессионального стандарта [код </w:t>
      </w:r>
      <w:r w:rsidRPr="007955B1">
        <w:t>07.003 «</w:t>
      </w:r>
      <w:r w:rsidRPr="007C5338">
        <w:t>Специалист по управлению персоналом</w:t>
      </w:r>
      <w:r w:rsidRPr="003851E4">
        <w:t>»</w:t>
      </w:r>
      <w:r>
        <w:t xml:space="preserve">. Обобщенная трудовая функция: </w:t>
      </w:r>
      <w:r w:rsidRPr="003851E4">
        <w:rPr>
          <w:rStyle w:val="Emphasis"/>
          <w:iCs/>
        </w:rPr>
        <w:t xml:space="preserve">Деятельность по развитию персонала </w:t>
      </w:r>
      <w:r w:rsidRPr="003851E4">
        <w:rPr>
          <w:rStyle w:val="Emphasis"/>
          <w:iCs/>
          <w:lang w:val="en-US"/>
        </w:rPr>
        <w:t>D</w:t>
      </w:r>
      <w:r w:rsidRPr="003851E4">
        <w:rPr>
          <w:rStyle w:val="Emphasis"/>
          <w:iCs/>
        </w:rPr>
        <w:t>/6</w:t>
      </w:r>
      <w:r>
        <w:t xml:space="preserve">]; </w:t>
      </w:r>
    </w:p>
    <w:p w:rsidR="00E80B26" w:rsidRDefault="00E80B26" w:rsidP="00963B35">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E80B26" w:rsidRDefault="00E80B26" w:rsidP="00963B35">
      <w:pPr>
        <w:jc w:val="both"/>
      </w:pPr>
    </w:p>
    <w:p w:rsidR="00E80B26" w:rsidRDefault="00E80B26" w:rsidP="00963B35">
      <w:pPr>
        <w:jc w:val="both"/>
        <w:rPr>
          <w:b/>
          <w:i/>
        </w:rPr>
      </w:pPr>
    </w:p>
    <w:p w:rsidR="00E80B26" w:rsidRDefault="00E80B26" w:rsidP="00963B35">
      <w:pPr>
        <w:jc w:val="both"/>
        <w:rPr>
          <w:b/>
          <w:i/>
        </w:rPr>
      </w:pPr>
    </w:p>
    <w:p w:rsidR="00E80B26" w:rsidRPr="005C66B3" w:rsidRDefault="00E80B26" w:rsidP="00963B35">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80B26" w:rsidRPr="00DC11F5" w:rsidRDefault="00E80B26" w:rsidP="00963B35">
      <w:pPr>
        <w:jc w:val="both"/>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80B26" w:rsidRPr="00DC11F5" w:rsidRDefault="00E80B26" w:rsidP="00A87544">
      <w:pPr>
        <w:ind w:firstLine="709"/>
        <w:jc w:val="both"/>
      </w:pPr>
    </w:p>
    <w:p w:rsidR="00E80B26" w:rsidRPr="00DC11F5" w:rsidRDefault="00E80B26" w:rsidP="00A87544">
      <w:pPr>
        <w:ind w:firstLine="709"/>
        <w:jc w:val="both"/>
      </w:pPr>
    </w:p>
    <w:p w:rsidR="00E80B26" w:rsidRPr="00DC11F5" w:rsidRDefault="00E80B26" w:rsidP="00A87544">
      <w:pPr>
        <w:ind w:firstLine="709"/>
        <w:jc w:val="both"/>
      </w:pPr>
    </w:p>
    <w:p w:rsidR="00E80B26" w:rsidRPr="00DC11F5" w:rsidRDefault="00E80B26" w:rsidP="00A87544">
      <w:pPr>
        <w:jc w:val="both"/>
      </w:pPr>
    </w:p>
    <w:p w:rsidR="00E80B26" w:rsidRPr="00DC11F5" w:rsidRDefault="00E80B26" w:rsidP="00A87544"/>
    <w:p w:rsidR="00E80B26" w:rsidRPr="00DC11F5" w:rsidRDefault="00E80B26" w:rsidP="00A87544"/>
    <w:p w:rsidR="00E80B26" w:rsidRPr="00DC11F5" w:rsidRDefault="00E80B26" w:rsidP="00D00133">
      <w:pPr>
        <w:autoSpaceDE w:val="0"/>
        <w:autoSpaceDN w:val="0"/>
        <w:adjustRightInd w:val="0"/>
        <w:jc w:val="center"/>
      </w:pPr>
    </w:p>
    <w:p w:rsidR="00E80B26" w:rsidRPr="00DC11F5" w:rsidRDefault="00E80B26" w:rsidP="00D00133">
      <w:pPr>
        <w:autoSpaceDE w:val="0"/>
        <w:autoSpaceDN w:val="0"/>
        <w:adjustRightInd w:val="0"/>
        <w:jc w:val="center"/>
      </w:pPr>
    </w:p>
    <w:p w:rsidR="00E80B26" w:rsidRPr="00DC11F5" w:rsidRDefault="00E80B26" w:rsidP="00D00133">
      <w:pPr>
        <w:autoSpaceDE w:val="0"/>
        <w:autoSpaceDN w:val="0"/>
        <w:adjustRightInd w:val="0"/>
        <w:jc w:val="center"/>
      </w:pPr>
    </w:p>
    <w:p w:rsidR="00E80B26" w:rsidRPr="00DC11F5" w:rsidRDefault="00E80B26" w:rsidP="00D00133">
      <w:pPr>
        <w:autoSpaceDE w:val="0"/>
        <w:autoSpaceDN w:val="0"/>
        <w:adjustRightInd w:val="0"/>
        <w:ind w:firstLine="709"/>
        <w:jc w:val="both"/>
      </w:pPr>
    </w:p>
    <w:p w:rsidR="00E80B26" w:rsidRPr="00DC11F5" w:rsidRDefault="00E80B26" w:rsidP="00D00133">
      <w:pPr>
        <w:autoSpaceDE w:val="0"/>
        <w:autoSpaceDN w:val="0"/>
        <w:adjustRightInd w:val="0"/>
        <w:ind w:firstLine="709"/>
        <w:jc w:val="both"/>
      </w:pPr>
    </w:p>
    <w:p w:rsidR="00E80B26" w:rsidRPr="00DC11F5" w:rsidRDefault="00E80B26" w:rsidP="00D00133">
      <w:pPr>
        <w:autoSpaceDE w:val="0"/>
        <w:autoSpaceDN w:val="0"/>
        <w:adjustRightInd w:val="0"/>
        <w:jc w:val="both"/>
      </w:pPr>
    </w:p>
    <w:p w:rsidR="00E80B26" w:rsidRPr="00DC11F5" w:rsidRDefault="00E80B26" w:rsidP="00D00133">
      <w:pPr>
        <w:autoSpaceDE w:val="0"/>
        <w:autoSpaceDN w:val="0"/>
        <w:adjustRightInd w:val="0"/>
      </w:pPr>
    </w:p>
    <w:p w:rsidR="00E80B26" w:rsidRPr="00DC11F5" w:rsidRDefault="00E80B26" w:rsidP="00D00133">
      <w:pPr>
        <w:autoSpaceDE w:val="0"/>
        <w:autoSpaceDN w:val="0"/>
        <w:adjustRightInd w:val="0"/>
      </w:pPr>
    </w:p>
    <w:p w:rsidR="00E80B26" w:rsidRPr="00DC11F5" w:rsidRDefault="00E80B26" w:rsidP="00D00133">
      <w:pPr>
        <w:autoSpaceDE w:val="0"/>
        <w:autoSpaceDN w:val="0"/>
        <w:adjustRightInd w:val="0"/>
      </w:pPr>
    </w:p>
    <w:p w:rsidR="00E80B26" w:rsidRPr="00DC11F5" w:rsidRDefault="00E80B26" w:rsidP="00D00133">
      <w:pPr>
        <w:autoSpaceDE w:val="0"/>
        <w:autoSpaceDN w:val="0"/>
        <w:adjustRightInd w:val="0"/>
      </w:pPr>
    </w:p>
    <w:p w:rsidR="00E80B26" w:rsidRPr="00DC11F5" w:rsidRDefault="00E80B26" w:rsidP="00D00133">
      <w:pPr>
        <w:autoSpaceDE w:val="0"/>
        <w:autoSpaceDN w:val="0"/>
        <w:adjustRightInd w:val="0"/>
      </w:pPr>
    </w:p>
    <w:p w:rsidR="00E80B26" w:rsidRDefault="00E80B26" w:rsidP="00D00133">
      <w:pPr>
        <w:autoSpaceDE w:val="0"/>
        <w:autoSpaceDN w:val="0"/>
        <w:adjustRightInd w:val="0"/>
      </w:pPr>
    </w:p>
    <w:p w:rsidR="00E80B26" w:rsidRDefault="00E80B26" w:rsidP="00D00133">
      <w:pPr>
        <w:autoSpaceDE w:val="0"/>
        <w:autoSpaceDN w:val="0"/>
        <w:adjustRightInd w:val="0"/>
      </w:pPr>
    </w:p>
    <w:p w:rsidR="00E80B26" w:rsidRDefault="00E80B26" w:rsidP="00D00133">
      <w:pPr>
        <w:autoSpaceDE w:val="0"/>
        <w:autoSpaceDN w:val="0"/>
        <w:adjustRightInd w:val="0"/>
      </w:pPr>
    </w:p>
    <w:p w:rsidR="00E80B26" w:rsidRPr="00DC11F5" w:rsidRDefault="00E80B26" w:rsidP="00D00133">
      <w:pPr>
        <w:autoSpaceDE w:val="0"/>
        <w:autoSpaceDN w:val="0"/>
        <w:adjustRightInd w:val="0"/>
      </w:pPr>
    </w:p>
    <w:p w:rsidR="00E80B26" w:rsidRDefault="00E80B26" w:rsidP="00A42DC4">
      <w:pPr>
        <w:pageBreakBefore/>
        <w:numPr>
          <w:ilvl w:val="0"/>
          <w:numId w:val="14"/>
        </w:numPr>
        <w:tabs>
          <w:tab w:val="clear" w:pos="360"/>
          <w:tab w:val="num" w:pos="502"/>
          <w:tab w:val="left" w:pos="6131"/>
        </w:tabs>
        <w:autoSpaceDE w:val="0"/>
        <w:autoSpaceDN w:val="0"/>
        <w:adjustRightInd w:val="0"/>
        <w:ind w:left="499" w:hanging="357"/>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882"/>
        <w:gridCol w:w="3827"/>
        <w:gridCol w:w="4356"/>
      </w:tblGrid>
      <w:tr w:rsidR="00E80B26" w:rsidRPr="00DC11F5" w:rsidTr="00963B35">
        <w:tc>
          <w:tcPr>
            <w:tcW w:w="1882" w:type="dxa"/>
          </w:tcPr>
          <w:p w:rsidR="00E80B26" w:rsidRPr="00707E3B" w:rsidRDefault="00E80B26" w:rsidP="001615E8">
            <w:pPr>
              <w:jc w:val="center"/>
              <w:rPr>
                <w:b/>
              </w:rPr>
            </w:pPr>
            <w:r w:rsidRPr="00707E3B">
              <w:rPr>
                <w:b/>
              </w:rPr>
              <w:t>Компетенция</w:t>
            </w:r>
          </w:p>
        </w:tc>
        <w:tc>
          <w:tcPr>
            <w:tcW w:w="3827" w:type="dxa"/>
          </w:tcPr>
          <w:p w:rsidR="00E80B26" w:rsidRPr="00707E3B" w:rsidRDefault="00E80B26" w:rsidP="001615E8">
            <w:pPr>
              <w:jc w:val="center"/>
              <w:rPr>
                <w:b/>
              </w:rPr>
            </w:pPr>
            <w:r w:rsidRPr="00707E3B">
              <w:rPr>
                <w:b/>
              </w:rPr>
              <w:t>Индикаторы достижения компетенций</w:t>
            </w:r>
          </w:p>
        </w:tc>
        <w:tc>
          <w:tcPr>
            <w:tcW w:w="4356" w:type="dxa"/>
          </w:tcPr>
          <w:p w:rsidR="00E80B26" w:rsidRPr="00707E3B" w:rsidRDefault="00E80B26" w:rsidP="001615E8">
            <w:pPr>
              <w:jc w:val="center"/>
              <w:rPr>
                <w:b/>
              </w:rPr>
            </w:pPr>
            <w:r w:rsidRPr="00707E3B">
              <w:rPr>
                <w:b/>
              </w:rPr>
              <w:t>Планируемые результаты обучения по дисциплине</w:t>
            </w:r>
          </w:p>
        </w:tc>
      </w:tr>
      <w:tr w:rsidR="00E80B26" w:rsidRPr="00DC11F5" w:rsidTr="00963B35">
        <w:trPr>
          <w:trHeight w:val="416"/>
        </w:trPr>
        <w:tc>
          <w:tcPr>
            <w:tcW w:w="1882" w:type="dxa"/>
          </w:tcPr>
          <w:p w:rsidR="00E80B26" w:rsidRPr="00963B35" w:rsidRDefault="00E80B26" w:rsidP="007B5A3C">
            <w:pPr>
              <w:contextualSpacing/>
              <w:rPr>
                <w:b/>
              </w:rPr>
            </w:pPr>
            <w:r w:rsidRPr="00963B35">
              <w:rPr>
                <w:b/>
              </w:rPr>
              <w:t>УК-3</w:t>
            </w:r>
          </w:p>
          <w:p w:rsidR="00E80B26" w:rsidRDefault="00E80B26" w:rsidP="007B5A3C">
            <w:pPr>
              <w:contextualSpacing/>
            </w:pPr>
            <w:r>
              <w:t>Способен осуществлять социальное взаимодействие и реализовывать свою роль в команде</w:t>
            </w:r>
          </w:p>
        </w:tc>
        <w:tc>
          <w:tcPr>
            <w:tcW w:w="3827" w:type="dxa"/>
          </w:tcPr>
          <w:p w:rsidR="00E80B26" w:rsidRDefault="00E80B26" w:rsidP="00963B35">
            <w:pPr>
              <w:pStyle w:val="TableParagraph"/>
              <w:tabs>
                <w:tab w:val="left" w:pos="1082"/>
                <w:tab w:val="left" w:pos="1949"/>
                <w:tab w:val="left" w:pos="3545"/>
                <w:tab w:val="left" w:pos="3912"/>
                <w:tab w:val="left" w:pos="5488"/>
              </w:tabs>
              <w:ind w:right="95"/>
              <w:rPr>
                <w:b/>
                <w:sz w:val="24"/>
                <w:szCs w:val="24"/>
              </w:rPr>
            </w:pPr>
            <w:r>
              <w:rPr>
                <w:b/>
                <w:sz w:val="24"/>
                <w:szCs w:val="24"/>
              </w:rPr>
              <w:t xml:space="preserve">УК-3.1. </w:t>
            </w:r>
          </w:p>
          <w:p w:rsidR="00E80B26" w:rsidRPr="002A497A" w:rsidRDefault="00E80B26" w:rsidP="00963B35">
            <w:pPr>
              <w:pStyle w:val="TableParagraph"/>
              <w:tabs>
                <w:tab w:val="left" w:pos="1082"/>
                <w:tab w:val="left" w:pos="1949"/>
                <w:tab w:val="left" w:pos="3545"/>
                <w:tab w:val="left" w:pos="3912"/>
                <w:tab w:val="left" w:pos="5488"/>
              </w:tabs>
              <w:ind w:right="95"/>
              <w:rPr>
                <w:sz w:val="24"/>
                <w:szCs w:val="24"/>
              </w:rPr>
            </w:pPr>
            <w:r w:rsidRPr="002A497A">
              <w:rPr>
                <w:b/>
                <w:sz w:val="24"/>
                <w:szCs w:val="24"/>
              </w:rPr>
              <w:t xml:space="preserve">Знает </w:t>
            </w:r>
            <w:r w:rsidRPr="002A497A">
              <w:rPr>
                <w:sz w:val="24"/>
                <w:szCs w:val="24"/>
              </w:rPr>
              <w:t>основные приемы и нормы социальноговзаимодействия</w:t>
            </w:r>
            <w:r>
              <w:rPr>
                <w:sz w:val="24"/>
                <w:szCs w:val="24"/>
              </w:rPr>
              <w:t>.</w:t>
            </w:r>
          </w:p>
          <w:p w:rsidR="00E80B26" w:rsidRDefault="00E80B26" w:rsidP="00963B35">
            <w:pPr>
              <w:pStyle w:val="TableParagraph"/>
              <w:tabs>
                <w:tab w:val="left" w:pos="1082"/>
                <w:tab w:val="left" w:pos="1949"/>
                <w:tab w:val="left" w:pos="3545"/>
                <w:tab w:val="left" w:pos="3912"/>
                <w:tab w:val="left" w:pos="5488"/>
              </w:tabs>
              <w:ind w:right="95"/>
              <w:rPr>
                <w:b/>
                <w:sz w:val="24"/>
                <w:szCs w:val="24"/>
              </w:rPr>
            </w:pPr>
            <w:r>
              <w:rPr>
                <w:b/>
                <w:sz w:val="24"/>
                <w:szCs w:val="24"/>
              </w:rPr>
              <w:t xml:space="preserve">УК-3.2. </w:t>
            </w:r>
          </w:p>
          <w:p w:rsidR="00E80B26" w:rsidRPr="002A497A" w:rsidRDefault="00E80B26" w:rsidP="00963B35">
            <w:pPr>
              <w:pStyle w:val="TableParagraph"/>
              <w:tabs>
                <w:tab w:val="left" w:pos="1082"/>
                <w:tab w:val="left" w:pos="1949"/>
                <w:tab w:val="left" w:pos="3545"/>
                <w:tab w:val="left" w:pos="3912"/>
                <w:tab w:val="left" w:pos="5488"/>
              </w:tabs>
              <w:ind w:right="95"/>
              <w:rPr>
                <w:sz w:val="24"/>
                <w:szCs w:val="24"/>
              </w:rPr>
            </w:pPr>
            <w:r w:rsidRPr="002A497A">
              <w:rPr>
                <w:b/>
                <w:sz w:val="24"/>
                <w:szCs w:val="24"/>
              </w:rPr>
              <w:t>Умеет</w:t>
            </w:r>
            <w:r>
              <w:rPr>
                <w:sz w:val="24"/>
                <w:szCs w:val="24"/>
              </w:rPr>
              <w:t xml:space="preserve">устанавливать и </w:t>
            </w:r>
            <w:r w:rsidRPr="002A497A">
              <w:rPr>
                <w:sz w:val="24"/>
                <w:szCs w:val="24"/>
              </w:rPr>
              <w:t>поддерживать</w:t>
            </w:r>
            <w:r w:rsidRPr="002A497A">
              <w:rPr>
                <w:spacing w:val="-1"/>
                <w:sz w:val="24"/>
                <w:szCs w:val="24"/>
              </w:rPr>
              <w:t xml:space="preserve">взаимодействие, </w:t>
            </w:r>
            <w:r w:rsidRPr="002A497A">
              <w:rPr>
                <w:sz w:val="24"/>
                <w:szCs w:val="24"/>
              </w:rPr>
              <w:t>обеспечивающее успешную работувколлективе</w:t>
            </w:r>
            <w:r>
              <w:rPr>
                <w:sz w:val="24"/>
                <w:szCs w:val="24"/>
              </w:rPr>
              <w:t xml:space="preserve"> и </w:t>
            </w:r>
            <w:r w:rsidRPr="002A497A">
              <w:rPr>
                <w:sz w:val="24"/>
                <w:szCs w:val="24"/>
              </w:rPr>
              <w:t>поддерживать</w:t>
            </w:r>
            <w:r w:rsidRPr="002A497A">
              <w:rPr>
                <w:spacing w:val="-1"/>
                <w:sz w:val="24"/>
                <w:szCs w:val="24"/>
              </w:rPr>
              <w:t xml:space="preserve">взаимодействие, </w:t>
            </w:r>
            <w:r w:rsidRPr="002A497A">
              <w:rPr>
                <w:sz w:val="24"/>
                <w:szCs w:val="24"/>
              </w:rPr>
              <w:t>обеспечивающее успешную работу вколлективе</w:t>
            </w:r>
            <w:r>
              <w:rPr>
                <w:sz w:val="24"/>
                <w:szCs w:val="24"/>
              </w:rPr>
              <w:t>.</w:t>
            </w:r>
          </w:p>
          <w:p w:rsidR="00E80B26" w:rsidRDefault="00E80B26" w:rsidP="00963B35">
            <w:pPr>
              <w:pStyle w:val="ListParagraph"/>
              <w:ind w:left="0"/>
              <w:contextualSpacing w:val="0"/>
              <w:rPr>
                <w:b/>
              </w:rPr>
            </w:pPr>
            <w:r w:rsidRPr="002A497A">
              <w:rPr>
                <w:b/>
              </w:rPr>
              <w:t>УК-3.3.</w:t>
            </w:r>
          </w:p>
          <w:p w:rsidR="00E80B26" w:rsidRDefault="00E80B26" w:rsidP="00963B35">
            <w:pPr>
              <w:pStyle w:val="ListParagraph"/>
              <w:ind w:left="0"/>
              <w:contextualSpacing w:val="0"/>
            </w:pPr>
            <w:r w:rsidRPr="002A497A">
              <w:rPr>
                <w:b/>
              </w:rPr>
              <w:t>Влад</w:t>
            </w:r>
            <w:r>
              <w:rPr>
                <w:b/>
              </w:rPr>
              <w:t xml:space="preserve">еет </w:t>
            </w:r>
            <w:r>
              <w:t xml:space="preserve">навыками социального взаимодействия </w:t>
            </w:r>
            <w:r w:rsidRPr="002A497A">
              <w:rPr>
                <w:spacing w:val="-18"/>
              </w:rPr>
              <w:t xml:space="preserve">в </w:t>
            </w:r>
            <w:r w:rsidRPr="002A497A">
              <w:t>профессиональнойдеятельности</w:t>
            </w:r>
            <w:r>
              <w:t>.</w:t>
            </w:r>
          </w:p>
        </w:tc>
        <w:tc>
          <w:tcPr>
            <w:tcW w:w="4356" w:type="dxa"/>
          </w:tcPr>
          <w:p w:rsidR="00E80B26" w:rsidRPr="00781DDC" w:rsidRDefault="00E80B26" w:rsidP="00E80F41">
            <w:pPr>
              <w:autoSpaceDE w:val="0"/>
              <w:autoSpaceDN w:val="0"/>
              <w:adjustRightInd w:val="0"/>
              <w:jc w:val="both"/>
              <w:rPr>
                <w:b/>
              </w:rPr>
            </w:pPr>
            <w:r w:rsidRPr="00781DDC">
              <w:rPr>
                <w:b/>
              </w:rPr>
              <w:t>Знать:</w:t>
            </w:r>
            <w:r w:rsidRPr="00013232">
              <w:t xml:space="preserve">основные принципы </w:t>
            </w:r>
            <w:r>
              <w:t xml:space="preserve">и закономерности межличностного </w:t>
            </w:r>
            <w:r w:rsidRPr="00013232">
              <w:t>взаимодействия</w:t>
            </w:r>
          </w:p>
          <w:p w:rsidR="00E80B26" w:rsidRDefault="00E80B26" w:rsidP="00E80F41">
            <w:pPr>
              <w:autoSpaceDE w:val="0"/>
              <w:autoSpaceDN w:val="0"/>
              <w:adjustRightInd w:val="0"/>
              <w:jc w:val="both"/>
              <w:rPr>
                <w:b/>
              </w:rPr>
            </w:pPr>
            <w:r w:rsidRPr="00781DDC">
              <w:rPr>
                <w:b/>
              </w:rPr>
              <w:t>Уметь</w:t>
            </w:r>
            <w:r>
              <w:rPr>
                <w:b/>
              </w:rPr>
              <w:t>:</w:t>
            </w:r>
          </w:p>
          <w:p w:rsidR="00E80B26" w:rsidRPr="00013232" w:rsidRDefault="00E80B26" w:rsidP="00E80F41">
            <w:pPr>
              <w:autoSpaceDE w:val="0"/>
              <w:autoSpaceDN w:val="0"/>
              <w:adjustRightInd w:val="0"/>
              <w:jc w:val="both"/>
            </w:pPr>
            <w:r w:rsidRPr="00013232">
              <w:t>Устанавливать коммуникативное взаимодействие, обеспечивающее здоровую атмосферу в коллективе и решение стоящих перед ним задач</w:t>
            </w:r>
          </w:p>
          <w:p w:rsidR="00E80B26" w:rsidRDefault="00E80B26" w:rsidP="00E80F41">
            <w:pPr>
              <w:autoSpaceDE w:val="0"/>
              <w:autoSpaceDN w:val="0"/>
              <w:adjustRightInd w:val="0"/>
              <w:jc w:val="both"/>
              <w:rPr>
                <w:b/>
              </w:rPr>
            </w:pPr>
            <w:r w:rsidRPr="00781DDC">
              <w:rPr>
                <w:b/>
              </w:rPr>
              <w:t>Владеть:</w:t>
            </w:r>
          </w:p>
          <w:p w:rsidR="00E80B26" w:rsidRPr="00013232" w:rsidRDefault="00E80B26" w:rsidP="00E80F41">
            <w:pPr>
              <w:autoSpaceDE w:val="0"/>
              <w:autoSpaceDN w:val="0"/>
              <w:adjustRightInd w:val="0"/>
              <w:jc w:val="both"/>
              <w:rPr>
                <w:highlight w:val="green"/>
              </w:rPr>
            </w:pPr>
            <w:r>
              <w:t>Различными способами и приемами выстраивания социального взаимодействия внутри трудового коллектива направленных на достижение задач профессиональной деятельности</w:t>
            </w:r>
          </w:p>
        </w:tc>
      </w:tr>
      <w:tr w:rsidR="00E80B26" w:rsidRPr="00DC11F5" w:rsidTr="00963B35">
        <w:trPr>
          <w:trHeight w:val="416"/>
        </w:trPr>
        <w:tc>
          <w:tcPr>
            <w:tcW w:w="1882" w:type="dxa"/>
          </w:tcPr>
          <w:p w:rsidR="00E80B26" w:rsidRPr="00963B35" w:rsidRDefault="00E80B26" w:rsidP="007B5A3C">
            <w:pPr>
              <w:rPr>
                <w:b/>
              </w:rPr>
            </w:pPr>
            <w:r w:rsidRPr="00963B35">
              <w:rPr>
                <w:b/>
              </w:rPr>
              <w:t>ПК-2</w:t>
            </w:r>
          </w:p>
          <w:p w:rsidR="00E80B26" w:rsidRDefault="00E80B26" w:rsidP="007B5A3C">
            <w: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3827" w:type="dxa"/>
          </w:tcPr>
          <w:p w:rsidR="00E80B26" w:rsidRPr="00963B35" w:rsidRDefault="00E80B26" w:rsidP="00963B35">
            <w:pPr>
              <w:pStyle w:val="ListParagraph"/>
              <w:ind w:left="0"/>
              <w:rPr>
                <w:b/>
              </w:rPr>
            </w:pPr>
            <w:r w:rsidRPr="00963B35">
              <w:rPr>
                <w:b/>
              </w:rPr>
              <w:t>ПК-2.1</w:t>
            </w:r>
          </w:p>
          <w:p w:rsidR="00E80B26" w:rsidRDefault="00E80B26" w:rsidP="00963B35">
            <w:pPr>
              <w:pStyle w:val="ListParagraph"/>
              <w:ind w:left="0"/>
            </w:pPr>
            <w:r w:rsidRPr="00963B35">
              <w:rPr>
                <w:b/>
              </w:rPr>
              <w:t>Знает:</w:t>
            </w:r>
            <w:r>
              <w:t xml:space="preserve"> концептуальные основы</w:t>
            </w:r>
          </w:p>
          <w:p w:rsidR="00E80B26" w:rsidRDefault="00E80B26" w:rsidP="00963B35">
            <w:pPr>
              <w:pStyle w:val="ListParagraph"/>
              <w:ind w:left="0"/>
            </w:pPr>
            <w:r>
              <w:t>проектирования межличностных, групповых и организационных коммуникаций; современные технологий управления персоналом, в том числе в межкультурной среде; юридические особенности формирования трудовых взаимоотношений в организациях.</w:t>
            </w:r>
          </w:p>
          <w:p w:rsidR="00E80B26" w:rsidRPr="00963B35" w:rsidRDefault="00E80B26" w:rsidP="00963B35">
            <w:pPr>
              <w:pStyle w:val="ListParagraph"/>
              <w:ind w:left="0"/>
              <w:jc w:val="both"/>
              <w:rPr>
                <w:b/>
              </w:rPr>
            </w:pPr>
            <w:r w:rsidRPr="00963B35">
              <w:rPr>
                <w:b/>
              </w:rPr>
              <w:t>ПК-2.2</w:t>
            </w:r>
          </w:p>
          <w:p w:rsidR="00E80B26" w:rsidRDefault="00E80B26" w:rsidP="00963B35">
            <w:pPr>
              <w:pStyle w:val="ListParagraph"/>
              <w:ind w:left="0"/>
              <w:jc w:val="both"/>
            </w:pPr>
            <w:r w:rsidRPr="00963B35">
              <w:rPr>
                <w:b/>
              </w:rPr>
              <w:t>Умеет:</w:t>
            </w:r>
            <w:r>
              <w:t xml:space="preserve"> 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p>
          <w:p w:rsidR="00E80B26" w:rsidRPr="00963B35" w:rsidRDefault="00E80B26" w:rsidP="00963B35">
            <w:pPr>
              <w:pStyle w:val="ListParagraph"/>
              <w:ind w:left="0"/>
              <w:jc w:val="both"/>
              <w:rPr>
                <w:b/>
              </w:rPr>
            </w:pPr>
            <w:r w:rsidRPr="00963B35">
              <w:rPr>
                <w:b/>
              </w:rPr>
              <w:t>ПК-2.3</w:t>
            </w:r>
          </w:p>
          <w:p w:rsidR="00E80B26" w:rsidRDefault="00E80B26" w:rsidP="00963B35">
            <w:pPr>
              <w:pStyle w:val="ListParagraph"/>
              <w:ind w:left="0"/>
              <w:jc w:val="both"/>
            </w:pPr>
            <w:r w:rsidRPr="00963B35">
              <w:rPr>
                <w:b/>
              </w:rPr>
              <w:t>Владеет:</w:t>
            </w:r>
            <w:r>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c>
          <w:tcPr>
            <w:tcW w:w="4356" w:type="dxa"/>
          </w:tcPr>
          <w:p w:rsidR="00E80B26" w:rsidRDefault="00E80B26" w:rsidP="007B5A3C">
            <w:pPr>
              <w:autoSpaceDE w:val="0"/>
              <w:autoSpaceDN w:val="0"/>
              <w:adjustRightInd w:val="0"/>
              <w:jc w:val="both"/>
              <w:rPr>
                <w:b/>
              </w:rPr>
            </w:pPr>
            <w:r w:rsidRPr="007B5A3C">
              <w:rPr>
                <w:b/>
              </w:rPr>
              <w:t>Знать:</w:t>
            </w:r>
          </w:p>
          <w:p w:rsidR="00E80B26" w:rsidRDefault="00E80B26" w:rsidP="00963B35">
            <w:pPr>
              <w:autoSpaceDE w:val="0"/>
              <w:autoSpaceDN w:val="0"/>
              <w:adjustRightInd w:val="0"/>
              <w:jc w:val="both"/>
            </w:pPr>
            <w:r>
              <w:t>-т</w:t>
            </w:r>
            <w:r w:rsidRPr="00FB6425">
              <w:t xml:space="preserve">еоретические основы проектирования коммуникаций в группах и организациях, </w:t>
            </w:r>
          </w:p>
          <w:p w:rsidR="00E80B26" w:rsidRDefault="00E80B26" w:rsidP="00963B35">
            <w:pPr>
              <w:autoSpaceDE w:val="0"/>
              <w:autoSpaceDN w:val="0"/>
              <w:adjustRightInd w:val="0"/>
              <w:jc w:val="both"/>
            </w:pPr>
            <w:r>
              <w:t xml:space="preserve">- </w:t>
            </w:r>
            <w:r w:rsidRPr="00FB6425">
              <w:t>содержание современных технологий управления персоналом</w:t>
            </w:r>
            <w:r>
              <w:t>;</w:t>
            </w:r>
          </w:p>
          <w:p w:rsidR="00E80B26" w:rsidRPr="00FB6425" w:rsidRDefault="00E80B26" w:rsidP="00963B35">
            <w:pPr>
              <w:autoSpaceDE w:val="0"/>
              <w:autoSpaceDN w:val="0"/>
              <w:adjustRightInd w:val="0"/>
              <w:jc w:val="both"/>
            </w:pPr>
            <w:r>
              <w:t>- законодательные нормы построения взаимоотношений внутри трудовых коллективов и организаций.</w:t>
            </w:r>
          </w:p>
          <w:p w:rsidR="00E80B26" w:rsidRDefault="00E80B26" w:rsidP="007B5A3C">
            <w:pPr>
              <w:autoSpaceDE w:val="0"/>
              <w:autoSpaceDN w:val="0"/>
              <w:adjustRightInd w:val="0"/>
              <w:jc w:val="both"/>
              <w:rPr>
                <w:b/>
              </w:rPr>
            </w:pPr>
            <w:r w:rsidRPr="007B5A3C">
              <w:rPr>
                <w:b/>
              </w:rPr>
              <w:t>Уметь</w:t>
            </w:r>
            <w:r>
              <w:rPr>
                <w:b/>
              </w:rPr>
              <w:t>:</w:t>
            </w:r>
          </w:p>
          <w:p w:rsidR="00E80B26" w:rsidRPr="00BF07DD" w:rsidRDefault="00E80B26" w:rsidP="007B5A3C">
            <w:pPr>
              <w:autoSpaceDE w:val="0"/>
              <w:autoSpaceDN w:val="0"/>
              <w:adjustRightInd w:val="0"/>
              <w:jc w:val="both"/>
            </w:pPr>
            <w:r w:rsidRPr="00BF07DD">
              <w:t>- применять в практической деятельности различные технологии по управлению персоналом</w:t>
            </w:r>
            <w:r>
              <w:t>.</w:t>
            </w:r>
          </w:p>
          <w:p w:rsidR="00E80B26" w:rsidRPr="00BF07DD" w:rsidRDefault="00E80B26" w:rsidP="007B5A3C">
            <w:pPr>
              <w:autoSpaceDE w:val="0"/>
              <w:autoSpaceDN w:val="0"/>
              <w:adjustRightInd w:val="0"/>
              <w:jc w:val="both"/>
            </w:pPr>
            <w:r w:rsidRPr="00BF07DD">
              <w:t>- использовать в своей работе по управлению человеческими ресурсами нормативно правовые документы в области трудового законодательства</w:t>
            </w:r>
            <w:r>
              <w:t>.</w:t>
            </w:r>
          </w:p>
          <w:p w:rsidR="00E80B26" w:rsidRDefault="00E80B26" w:rsidP="007B5A3C">
            <w:pPr>
              <w:autoSpaceDE w:val="0"/>
              <w:autoSpaceDN w:val="0"/>
              <w:adjustRightInd w:val="0"/>
              <w:jc w:val="both"/>
              <w:rPr>
                <w:b/>
              </w:rPr>
            </w:pPr>
            <w:r w:rsidRPr="007B5A3C">
              <w:rPr>
                <w:b/>
              </w:rPr>
              <w:t>Владеть:</w:t>
            </w:r>
          </w:p>
          <w:p w:rsidR="00E80B26" w:rsidRPr="00BF07DD" w:rsidRDefault="00E80B26" w:rsidP="007B5A3C">
            <w:pPr>
              <w:autoSpaceDE w:val="0"/>
              <w:autoSpaceDN w:val="0"/>
              <w:adjustRightInd w:val="0"/>
              <w:jc w:val="both"/>
            </w:pPr>
            <w:r w:rsidRPr="00BF07DD">
              <w:t>- широким спектром методов разрешения конфликтных ситуаций, в том числе в межкультурной среде;</w:t>
            </w:r>
          </w:p>
          <w:p w:rsidR="00E80B26" w:rsidRPr="00FB36B8" w:rsidRDefault="00E80B26" w:rsidP="007B5A3C">
            <w:pPr>
              <w:autoSpaceDE w:val="0"/>
              <w:autoSpaceDN w:val="0"/>
              <w:adjustRightInd w:val="0"/>
              <w:jc w:val="both"/>
              <w:rPr>
                <w:b/>
                <w:highlight w:val="green"/>
              </w:rPr>
            </w:pPr>
            <w:r w:rsidRPr="00BF07DD">
              <w:t>- современными технологиями управления персоналом и способами их применения для проектирования межличностных, групповых и организационных коммуникаций, а также для эффективной работы организации</w:t>
            </w:r>
            <w:r>
              <w:t>.</w:t>
            </w:r>
          </w:p>
        </w:tc>
      </w:tr>
    </w:tbl>
    <w:p w:rsidR="00E80B26" w:rsidRPr="001615E8" w:rsidRDefault="00E80B26" w:rsidP="00E67765">
      <w:pPr>
        <w:tabs>
          <w:tab w:val="left" w:pos="6131"/>
        </w:tabs>
        <w:autoSpaceDE w:val="0"/>
        <w:autoSpaceDN w:val="0"/>
        <w:adjustRightInd w:val="0"/>
        <w:ind w:left="142"/>
        <w:jc w:val="both"/>
        <w:rPr>
          <w:b/>
          <w:bCs/>
          <w:iCs/>
        </w:rPr>
      </w:pPr>
    </w:p>
    <w:p w:rsidR="00E80B26" w:rsidRPr="00DC11F5" w:rsidRDefault="00E80B26"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E80B26" w:rsidRDefault="00E80B26" w:rsidP="00A54D1F">
      <w:pPr>
        <w:ind w:firstLine="709"/>
        <w:jc w:val="both"/>
      </w:pPr>
      <w:r w:rsidRPr="00DC11F5">
        <w:t>Дисциплина относится к</w:t>
      </w:r>
      <w:r>
        <w:t>части</w:t>
      </w:r>
      <w:r w:rsidRPr="0082341D">
        <w:t>, формируем</w:t>
      </w:r>
      <w:r>
        <w:t>ой</w:t>
      </w:r>
      <w:r w:rsidRPr="0082341D">
        <w:t xml:space="preserve"> участниками образовательных отношений</w:t>
      </w:r>
      <w:r w:rsidRPr="00DC11F5">
        <w:t>Блока 1 «Дисциплины (модули)»</w:t>
      </w:r>
      <w:r>
        <w:t xml:space="preserve"> учебного плана.</w:t>
      </w:r>
    </w:p>
    <w:p w:rsidR="00E80B26" w:rsidRPr="006237AC" w:rsidRDefault="00E80B26" w:rsidP="00A54D1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80B26" w:rsidRPr="00DC11F5" w:rsidRDefault="00E80B26" w:rsidP="00A54D1F">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E80B26" w:rsidRPr="00DC11F5" w:rsidRDefault="00E80B26" w:rsidP="00A54D1F">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80B26" w:rsidRPr="00DC11F5" w:rsidRDefault="00E80B2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2693"/>
        <w:gridCol w:w="1843"/>
        <w:gridCol w:w="4072"/>
      </w:tblGrid>
      <w:tr w:rsidR="00E80B26" w:rsidRPr="00DC11F5" w:rsidTr="00193E0E">
        <w:tc>
          <w:tcPr>
            <w:tcW w:w="1423" w:type="dxa"/>
          </w:tcPr>
          <w:p w:rsidR="00E80B26" w:rsidRPr="00DC11F5" w:rsidRDefault="00E80B26" w:rsidP="00637074">
            <w:pPr>
              <w:suppressAutoHyphens/>
              <w:jc w:val="both"/>
            </w:pPr>
            <w:r w:rsidRPr="00DC11F5">
              <w:t>Код компетенции</w:t>
            </w:r>
          </w:p>
        </w:tc>
        <w:tc>
          <w:tcPr>
            <w:tcW w:w="2693" w:type="dxa"/>
          </w:tcPr>
          <w:p w:rsidR="00E80B26" w:rsidRPr="00DC11F5" w:rsidRDefault="00E80B26" w:rsidP="00193E0E">
            <w:pPr>
              <w:suppressAutoHyphens/>
              <w:jc w:val="center"/>
            </w:pPr>
            <w:r w:rsidRPr="00DC11F5">
              <w:t>Предшествующие дисциплины</w:t>
            </w:r>
          </w:p>
        </w:tc>
        <w:tc>
          <w:tcPr>
            <w:tcW w:w="1843" w:type="dxa"/>
          </w:tcPr>
          <w:p w:rsidR="00E80B26" w:rsidRPr="00DC11F5" w:rsidRDefault="00E80B26" w:rsidP="00193E0E">
            <w:pPr>
              <w:suppressAutoHyphens/>
              <w:jc w:val="center"/>
            </w:pPr>
            <w:r w:rsidRPr="00DC11F5">
              <w:t>Параллельно осваиваемые</w:t>
            </w:r>
          </w:p>
        </w:tc>
        <w:tc>
          <w:tcPr>
            <w:tcW w:w="4072" w:type="dxa"/>
          </w:tcPr>
          <w:p w:rsidR="00E80B26" w:rsidRPr="00DC11F5" w:rsidRDefault="00E80B26" w:rsidP="00193E0E">
            <w:pPr>
              <w:suppressAutoHyphens/>
              <w:jc w:val="center"/>
            </w:pPr>
            <w:r w:rsidRPr="00DC11F5">
              <w:t>Последующие дисциплины</w:t>
            </w:r>
          </w:p>
        </w:tc>
      </w:tr>
      <w:tr w:rsidR="00E80B26" w:rsidRPr="00DC11F5" w:rsidTr="00193E0E">
        <w:tc>
          <w:tcPr>
            <w:tcW w:w="1423" w:type="dxa"/>
          </w:tcPr>
          <w:p w:rsidR="00E80B26" w:rsidRPr="00DC11F5" w:rsidRDefault="00E80B26" w:rsidP="00637074">
            <w:pPr>
              <w:suppressAutoHyphens/>
              <w:jc w:val="both"/>
            </w:pPr>
            <w:r>
              <w:t>УК-3</w:t>
            </w:r>
          </w:p>
        </w:tc>
        <w:tc>
          <w:tcPr>
            <w:tcW w:w="2693" w:type="dxa"/>
          </w:tcPr>
          <w:p w:rsidR="00E80B26" w:rsidRDefault="00E80B26" w:rsidP="00637074">
            <w:pPr>
              <w:suppressAutoHyphens/>
              <w:jc w:val="both"/>
            </w:pPr>
            <w:r>
              <w:t>Социология;</w:t>
            </w:r>
          </w:p>
          <w:p w:rsidR="00E80B26" w:rsidRDefault="00E80B26" w:rsidP="00637074">
            <w:pPr>
              <w:suppressAutoHyphens/>
              <w:jc w:val="both"/>
            </w:pPr>
            <w:r>
              <w:t>Психология;</w:t>
            </w:r>
          </w:p>
          <w:p w:rsidR="00E80B26" w:rsidRDefault="00E80B26" w:rsidP="00637074">
            <w:pPr>
              <w:suppressAutoHyphens/>
              <w:jc w:val="both"/>
            </w:pPr>
            <w:r>
              <w:t>Основы проектной деятельности;</w:t>
            </w:r>
          </w:p>
          <w:p w:rsidR="00E80B26" w:rsidRPr="00DC11F5" w:rsidRDefault="00E80B26" w:rsidP="00637074">
            <w:pPr>
              <w:suppressAutoHyphens/>
              <w:jc w:val="both"/>
            </w:pPr>
            <w:r w:rsidRPr="00232327">
              <w:t>Организация добровольческой (волонтерской) деятельности и взаимодействие с социально ориентированными НКО</w:t>
            </w:r>
            <w:r>
              <w:t>.</w:t>
            </w:r>
          </w:p>
        </w:tc>
        <w:tc>
          <w:tcPr>
            <w:tcW w:w="1843" w:type="dxa"/>
          </w:tcPr>
          <w:p w:rsidR="00E80B26" w:rsidRDefault="00E80B26" w:rsidP="00637074">
            <w:pPr>
              <w:suppressAutoHyphens/>
              <w:jc w:val="both"/>
            </w:pPr>
            <w:r>
              <w:t>Основы проектной деятельности;</w:t>
            </w:r>
          </w:p>
          <w:p w:rsidR="00E80B26" w:rsidRDefault="00E80B26" w:rsidP="00637074">
            <w:pPr>
              <w:suppressAutoHyphens/>
              <w:jc w:val="both"/>
            </w:pPr>
            <w:r>
              <w:t>Ознакомительная практика.</w:t>
            </w:r>
          </w:p>
          <w:p w:rsidR="00E80B26" w:rsidRDefault="00E80B26" w:rsidP="00637074">
            <w:pPr>
              <w:suppressAutoHyphens/>
              <w:jc w:val="both"/>
            </w:pPr>
          </w:p>
          <w:p w:rsidR="00E80B26" w:rsidRPr="00DC11F5" w:rsidRDefault="00E80B26" w:rsidP="00637074">
            <w:pPr>
              <w:suppressAutoHyphens/>
              <w:jc w:val="both"/>
            </w:pPr>
          </w:p>
        </w:tc>
        <w:tc>
          <w:tcPr>
            <w:tcW w:w="4072" w:type="dxa"/>
          </w:tcPr>
          <w:p w:rsidR="00E80B26" w:rsidRDefault="00E80B26" w:rsidP="00637074">
            <w:pPr>
              <w:suppressAutoHyphens/>
              <w:jc w:val="both"/>
            </w:pPr>
            <w:r>
              <w:t>Профессиональная этика;</w:t>
            </w:r>
          </w:p>
          <w:p w:rsidR="00E80B26" w:rsidRDefault="00E80B26" w:rsidP="00637074">
            <w:pPr>
              <w:suppressAutoHyphens/>
              <w:jc w:val="both"/>
            </w:pPr>
            <w:r>
              <w:t>Проектная деятельность;</w:t>
            </w:r>
          </w:p>
          <w:p w:rsidR="00E80B26" w:rsidRDefault="00E80B26" w:rsidP="00637074">
            <w:pPr>
              <w:suppressAutoHyphens/>
              <w:jc w:val="both"/>
            </w:pPr>
            <w:r w:rsidRPr="00232327">
              <w:t>Организационно-управленческая практика</w:t>
            </w:r>
            <w:r>
              <w:t>;</w:t>
            </w:r>
          </w:p>
          <w:p w:rsidR="00E80B26" w:rsidRDefault="00E80B26" w:rsidP="00193E0E">
            <w:r w:rsidRPr="000D33DE">
              <w:t>Преддипломная практика</w:t>
            </w:r>
            <w:r>
              <w:t>;</w:t>
            </w:r>
          </w:p>
          <w:p w:rsidR="00E80B26" w:rsidRPr="00DC11F5" w:rsidRDefault="00E80B26" w:rsidP="00193E0E">
            <w:pPr>
              <w:suppressAutoHyphens/>
              <w:jc w:val="both"/>
            </w:pPr>
            <w:r w:rsidRPr="000D33DE">
              <w:t>Защита выпускной квалификационной работы, включая подготовку к процедуре защиты и процедуру защиты</w:t>
            </w:r>
            <w:r>
              <w:t>.</w:t>
            </w:r>
          </w:p>
        </w:tc>
      </w:tr>
      <w:tr w:rsidR="00E80B26" w:rsidRPr="00DC11F5" w:rsidTr="00193E0E">
        <w:tc>
          <w:tcPr>
            <w:tcW w:w="1423" w:type="dxa"/>
          </w:tcPr>
          <w:p w:rsidR="00E80B26" w:rsidRPr="00DC11F5" w:rsidRDefault="00E80B26" w:rsidP="00637074">
            <w:pPr>
              <w:suppressAutoHyphens/>
              <w:jc w:val="both"/>
            </w:pPr>
            <w:r>
              <w:t>П</w:t>
            </w:r>
            <w:r w:rsidRPr="00DC11F5">
              <w:t>К-</w:t>
            </w:r>
            <w:r>
              <w:t>2</w:t>
            </w:r>
          </w:p>
        </w:tc>
        <w:tc>
          <w:tcPr>
            <w:tcW w:w="2693" w:type="dxa"/>
          </w:tcPr>
          <w:p w:rsidR="00E80B26" w:rsidRPr="009658B9" w:rsidRDefault="00E80B26" w:rsidP="00550CBF">
            <w:pPr>
              <w:suppressAutoHyphens/>
            </w:pPr>
            <w:r w:rsidRPr="00550CBF">
              <w:t>Трудовое право</w:t>
            </w:r>
            <w:r>
              <w:t>.</w:t>
            </w:r>
          </w:p>
        </w:tc>
        <w:tc>
          <w:tcPr>
            <w:tcW w:w="1843" w:type="dxa"/>
          </w:tcPr>
          <w:p w:rsidR="00E80B26" w:rsidRDefault="00E80B26" w:rsidP="00637074">
            <w:pPr>
              <w:suppressAutoHyphens/>
              <w:jc w:val="both"/>
            </w:pPr>
            <w:r>
              <w:t>Ознакомительная практика</w:t>
            </w:r>
          </w:p>
          <w:p w:rsidR="00E80B26" w:rsidRPr="00DC11F5" w:rsidRDefault="00E80B26" w:rsidP="00232327">
            <w:pPr>
              <w:suppressAutoHyphens/>
              <w:jc w:val="both"/>
            </w:pPr>
          </w:p>
        </w:tc>
        <w:tc>
          <w:tcPr>
            <w:tcW w:w="4072" w:type="dxa"/>
          </w:tcPr>
          <w:p w:rsidR="00E80B26" w:rsidRPr="00E80F41" w:rsidRDefault="00E80B26" w:rsidP="002F6F61">
            <w:pPr>
              <w:suppressAutoHyphens/>
              <w:jc w:val="both"/>
            </w:pPr>
            <w:r>
              <w:t>Управление человеческими ресурсами;</w:t>
            </w:r>
          </w:p>
          <w:p w:rsidR="00E80B26" w:rsidRDefault="00E80B26" w:rsidP="00C74A38">
            <w:pPr>
              <w:jc w:val="both"/>
            </w:pPr>
            <w:r>
              <w:t>Корпоративное управление;</w:t>
            </w:r>
          </w:p>
          <w:p w:rsidR="00E80B26" w:rsidRDefault="00E80B26" w:rsidP="00C74A38">
            <w:pPr>
              <w:jc w:val="both"/>
            </w:pPr>
            <w:r>
              <w:t>Теория лидерства;</w:t>
            </w:r>
          </w:p>
          <w:p w:rsidR="00E80B26" w:rsidRDefault="00E80B26" w:rsidP="00C74A38">
            <w:pPr>
              <w:jc w:val="both"/>
            </w:pPr>
            <w:r>
              <w:t>Теория мотивации;</w:t>
            </w:r>
          </w:p>
          <w:p w:rsidR="00E80B26" w:rsidRDefault="00E80B26" w:rsidP="00C74A38">
            <w:pPr>
              <w:jc w:val="both"/>
            </w:pPr>
            <w:r>
              <w:t>Тренинг делового общения;</w:t>
            </w:r>
          </w:p>
          <w:p w:rsidR="00E80B26" w:rsidRDefault="00E80B26" w:rsidP="00C74A38">
            <w:pPr>
              <w:jc w:val="both"/>
            </w:pPr>
            <w:r w:rsidRPr="00232327">
              <w:t>Технологическая (проектно-технологическая) практика</w:t>
            </w:r>
          </w:p>
          <w:p w:rsidR="00E80B26" w:rsidRDefault="00E80B26" w:rsidP="00C74A38">
            <w:pPr>
              <w:jc w:val="both"/>
            </w:pPr>
            <w:r w:rsidRPr="00232327">
              <w:t>Организационно-управленческая практика</w:t>
            </w:r>
            <w:r>
              <w:t>;</w:t>
            </w:r>
          </w:p>
          <w:p w:rsidR="00E80B26" w:rsidRDefault="00E80B26" w:rsidP="00232327">
            <w:pPr>
              <w:jc w:val="both"/>
            </w:pPr>
            <w:r>
              <w:t>Преддипломная практика;</w:t>
            </w:r>
          </w:p>
          <w:p w:rsidR="00E80B26" w:rsidRPr="00E80F41" w:rsidRDefault="00E80B26" w:rsidP="00232327">
            <w:pPr>
              <w:jc w:val="both"/>
            </w:pPr>
            <w:r>
              <w:t>Защита выпускной квалификационной работы, включая подготовку к процедуре защиты и процедуру защиты.</w:t>
            </w:r>
          </w:p>
        </w:tc>
      </w:tr>
    </w:tbl>
    <w:p w:rsidR="00E80B26" w:rsidRPr="00DC11F5" w:rsidRDefault="00E80B26" w:rsidP="00E8101E">
      <w:pPr>
        <w:suppressAutoHyphens/>
        <w:ind w:firstLine="709"/>
        <w:jc w:val="both"/>
        <w:rPr>
          <w:highlight w:val="yellow"/>
        </w:rPr>
      </w:pPr>
    </w:p>
    <w:p w:rsidR="00E80B26" w:rsidRPr="003D5916" w:rsidRDefault="00E80B26" w:rsidP="00E80F41">
      <w:pPr>
        <w:suppressAutoHyphens/>
        <w:ind w:firstLine="709"/>
        <w:jc w:val="both"/>
        <w:rPr>
          <w:color w:val="FF0000"/>
        </w:rPr>
      </w:pPr>
      <w:r w:rsidRPr="00B92E9C">
        <w:t>Дисциплиначастично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заданий.</w:t>
      </w:r>
    </w:p>
    <w:p w:rsidR="00E80B26" w:rsidRPr="00DC005C" w:rsidRDefault="00E80B26" w:rsidP="00281A2D">
      <w:pPr>
        <w:suppressAutoHyphens/>
        <w:ind w:firstLine="709"/>
        <w:jc w:val="both"/>
      </w:pPr>
      <w:r w:rsidRPr="00DC005C">
        <w:t xml:space="preserve">Дисциплина в рамках воспитательной работы направлена на воспитание чувства ответственности, умения аргументировать, </w:t>
      </w:r>
      <w:r>
        <w:t xml:space="preserve">способности благоприятно выходить из конфликтных ситуаций в трудовой деятельности, </w:t>
      </w:r>
      <w:r w:rsidRPr="00DC005C">
        <w:t>самостоятельно мыслить, развивает профессиональные умения творчески развитой личности, системы осознанных знаний, ответственности за последствия управленческих решений.</w:t>
      </w:r>
    </w:p>
    <w:p w:rsidR="00E80B26" w:rsidRPr="00DC11F5" w:rsidRDefault="00E80B26" w:rsidP="00FC3B95">
      <w:pPr>
        <w:ind w:firstLine="567"/>
        <w:jc w:val="both"/>
      </w:pPr>
      <w:r w:rsidRPr="00DC005C">
        <w:t>Этапы формирования компетенций отражены в траектории формирования компетенций</w:t>
      </w:r>
      <w:r w:rsidRPr="00DC11F5">
        <w:t xml:space="preserve"> (Приложение к ОПОП).</w:t>
      </w:r>
    </w:p>
    <w:p w:rsidR="00E80B26" w:rsidRDefault="00E80B26" w:rsidP="00034A75">
      <w:pPr>
        <w:pStyle w:val="ListParagraph"/>
        <w:numPr>
          <w:ilvl w:val="0"/>
          <w:numId w:val="2"/>
        </w:numPr>
        <w:jc w:val="both"/>
        <w:rPr>
          <w:b/>
          <w:i/>
        </w:rPr>
      </w:pPr>
      <w:r w:rsidRPr="00DC11F5">
        <w:rPr>
          <w:b/>
          <w:i/>
        </w:rPr>
        <w:t>Объем дисциплины</w:t>
      </w:r>
    </w:p>
    <w:p w:rsidR="00E80B26" w:rsidRPr="00DC11F5" w:rsidRDefault="00E80B26" w:rsidP="008C6560">
      <w:pPr>
        <w:pStyle w:val="ListParagraph"/>
        <w:ind w:left="360"/>
        <w:jc w:val="both"/>
        <w:rPr>
          <w:b/>
          <w:i/>
        </w:rPr>
      </w:pPr>
    </w:p>
    <w:tbl>
      <w:tblPr>
        <w:tblW w:w="9540" w:type="dxa"/>
        <w:tblInd w:w="108" w:type="dxa"/>
        <w:tblLayout w:type="fixed"/>
        <w:tblCellMar>
          <w:left w:w="0" w:type="dxa"/>
          <w:right w:w="0" w:type="dxa"/>
        </w:tblCellMar>
        <w:tblLook w:val="0000"/>
      </w:tblPr>
      <w:tblGrid>
        <w:gridCol w:w="250"/>
        <w:gridCol w:w="6450"/>
        <w:gridCol w:w="1220"/>
        <w:gridCol w:w="1620"/>
      </w:tblGrid>
      <w:tr w:rsidR="00E80B26" w:rsidRPr="00DC11F5" w:rsidTr="008C6560">
        <w:trPr>
          <w:trHeight w:val="1"/>
        </w:trPr>
        <w:tc>
          <w:tcPr>
            <w:tcW w:w="670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lang w:val="en-US"/>
              </w:rPr>
            </w:pPr>
            <w:r w:rsidRPr="00DC11F5">
              <w:rPr>
                <w:b/>
                <w:bCs/>
                <w:i/>
                <w:iCs/>
              </w:rPr>
              <w:t>Виды учебной работы</w:t>
            </w:r>
          </w:p>
        </w:tc>
        <w:tc>
          <w:tcPr>
            <w:tcW w:w="28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lang w:val="en-US"/>
              </w:rPr>
            </w:pPr>
            <w:r w:rsidRPr="00DC11F5">
              <w:rPr>
                <w:b/>
                <w:bCs/>
                <w:i/>
                <w:iCs/>
              </w:rPr>
              <w:t>Формы обучения</w:t>
            </w:r>
          </w:p>
        </w:tc>
      </w:tr>
      <w:tr w:rsidR="00E80B26" w:rsidRPr="00DC11F5" w:rsidTr="008C6560">
        <w:trPr>
          <w:trHeight w:val="1"/>
        </w:trPr>
        <w:tc>
          <w:tcPr>
            <w:tcW w:w="670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spacing w:after="200" w:line="276" w:lineRule="auto"/>
              <w:rPr>
                <w:lang w:val="en-US"/>
              </w:rPr>
            </w:pP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8C6560">
            <w:pPr>
              <w:jc w:val="center"/>
              <w:rPr>
                <w:lang w:val="en-US"/>
              </w:rPr>
            </w:pPr>
            <w:r>
              <w:rPr>
                <w:b/>
                <w:bCs/>
                <w:i/>
                <w:iCs/>
              </w:rPr>
              <w:t>Очно-з</w:t>
            </w:r>
            <w:r w:rsidRPr="00DC11F5">
              <w:rPr>
                <w:b/>
                <w:bCs/>
                <w:i/>
                <w:iCs/>
              </w:rPr>
              <w:t>аочная</w:t>
            </w:r>
          </w:p>
        </w:tc>
      </w:tr>
      <w:tr w:rsidR="00E80B26" w:rsidRPr="00DC11F5" w:rsidTr="008C6560">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both"/>
            </w:pPr>
            <w:r w:rsidRPr="00DC11F5">
              <w:rPr>
                <w:b/>
                <w:bCs/>
              </w:rPr>
              <w:t>Общая трудоемкость</w:t>
            </w:r>
            <w:r w:rsidRPr="00DC11F5">
              <w:t>: зачетные единицы/часы</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637074">
            <w:pPr>
              <w:jc w:val="center"/>
            </w:pPr>
            <w:r w:rsidRPr="00CA3ED8">
              <w:t>3/108</w:t>
            </w:r>
          </w:p>
        </w:tc>
      </w:tr>
      <w:tr w:rsidR="00E80B26" w:rsidRPr="00DC11F5" w:rsidTr="008C6560">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5766D1">
            <w:pPr>
              <w:jc w:val="both"/>
              <w:rPr>
                <w:b/>
                <w:bCs/>
              </w:rPr>
            </w:pPr>
            <w:r w:rsidRPr="00DC11F5">
              <w:rPr>
                <w:b/>
                <w:bCs/>
              </w:rPr>
              <w:t>Семестр</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637074">
            <w:pPr>
              <w:jc w:val="center"/>
            </w:pPr>
            <w:r w:rsidRPr="00CA3ED8">
              <w:t>6</w:t>
            </w:r>
          </w:p>
        </w:tc>
      </w:tr>
      <w:tr w:rsidR="00E80B26" w:rsidRPr="00DC11F5" w:rsidTr="008C6560">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both"/>
            </w:pPr>
            <w:r w:rsidRPr="00DC11F5">
              <w:rPr>
                <w:b/>
                <w:bCs/>
              </w:rPr>
              <w:t>Контактная работа с преподавателем</w:t>
            </w:r>
            <w:r w:rsidRPr="00DC11F5">
              <w:t>:</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637074">
            <w:pPr>
              <w:jc w:val="center"/>
            </w:pPr>
          </w:p>
        </w:tc>
      </w:tr>
      <w:tr w:rsidR="00E80B26" w:rsidRPr="00DC11F5" w:rsidTr="008C656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80B26" w:rsidRPr="00DC11F5" w:rsidRDefault="00E80B26" w:rsidP="00637074">
            <w:pPr>
              <w:jc w:val="both"/>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0A5A62" w:rsidRDefault="00E80B26" w:rsidP="00637074">
            <w:pPr>
              <w:jc w:val="both"/>
            </w:pPr>
            <w:r>
              <w:t>Занятия лекционного типа -л</w:t>
            </w:r>
            <w:r w:rsidRPr="00DC11F5">
              <w:t>екционные занятия</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637074">
            <w:pPr>
              <w:jc w:val="center"/>
            </w:pPr>
            <w:r w:rsidRPr="00CA3ED8">
              <w:t>10</w:t>
            </w:r>
          </w:p>
        </w:tc>
      </w:tr>
      <w:tr w:rsidR="00E80B26" w:rsidRPr="00DC11F5" w:rsidTr="008C6560">
        <w:trPr>
          <w:trHeight w:val="1"/>
        </w:trPr>
        <w:tc>
          <w:tcPr>
            <w:tcW w:w="250" w:type="dxa"/>
            <w:vMerge/>
            <w:tcBorders>
              <w:left w:val="single" w:sz="2" w:space="0" w:color="000000"/>
              <w:right w:val="single" w:sz="2" w:space="0" w:color="000000"/>
            </w:tcBorders>
            <w:shd w:val="clear" w:color="000000" w:fill="FFFFFF"/>
          </w:tcPr>
          <w:p w:rsidR="00E80B26" w:rsidRPr="00DC11F5" w:rsidRDefault="00E80B26" w:rsidP="000A5A62">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5766D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5766D1">
            <w:pPr>
              <w:jc w:val="center"/>
              <w:rPr>
                <w:lang w:val="en-US"/>
              </w:rPr>
            </w:pPr>
            <w:r>
              <w:t>16 (</w:t>
            </w:r>
            <w:r>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8(</w:t>
            </w:r>
            <w:r w:rsidRPr="00CA3ED8">
              <w:rPr>
                <w:u w:val="single"/>
              </w:rPr>
              <w:t>1*</w:t>
            </w:r>
            <w:r w:rsidRPr="00CA3ED8">
              <w:t>)</w:t>
            </w:r>
          </w:p>
        </w:tc>
      </w:tr>
      <w:tr w:rsidR="00E80B26" w:rsidRPr="00DC11F5" w:rsidTr="008C6560">
        <w:trPr>
          <w:trHeight w:val="1"/>
        </w:trPr>
        <w:tc>
          <w:tcPr>
            <w:tcW w:w="250" w:type="dxa"/>
            <w:vMerge/>
            <w:tcBorders>
              <w:left w:val="single" w:sz="2" w:space="0" w:color="000000"/>
              <w:right w:val="single" w:sz="2" w:space="0" w:color="000000"/>
            </w:tcBorders>
            <w:shd w:val="clear" w:color="000000" w:fill="FFFFFF"/>
          </w:tcPr>
          <w:p w:rsidR="00E80B26" w:rsidRPr="00DC11F5" w:rsidRDefault="00E80B26"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3F2293" w:rsidRDefault="00E80B2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0A5A62" w:rsidRDefault="00E80B26" w:rsidP="000A5A62">
            <w:pPr>
              <w:jc w:val="center"/>
            </w:pPr>
            <w:r>
              <w:t>_</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w:t>
            </w:r>
          </w:p>
        </w:tc>
      </w:tr>
      <w:tr w:rsidR="00E80B26" w:rsidRPr="00DC11F5" w:rsidTr="008C6560">
        <w:trPr>
          <w:trHeight w:val="1"/>
        </w:trPr>
        <w:tc>
          <w:tcPr>
            <w:tcW w:w="250" w:type="dxa"/>
            <w:vMerge/>
            <w:tcBorders>
              <w:left w:val="single" w:sz="2" w:space="0" w:color="000000"/>
              <w:right w:val="single" w:sz="2" w:space="0" w:color="000000"/>
            </w:tcBorders>
            <w:shd w:val="clear" w:color="000000" w:fill="FFFFFF"/>
          </w:tcPr>
          <w:p w:rsidR="00E80B26" w:rsidRPr="00DC11F5" w:rsidRDefault="00E80B26"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0A5A62">
            <w:pPr>
              <w:jc w:val="both"/>
            </w:pPr>
            <w:r>
              <w:t>Консультации</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FD2413" w:rsidRDefault="00E80B26"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w:t>
            </w:r>
          </w:p>
        </w:tc>
      </w:tr>
      <w:tr w:rsidR="00E80B26" w:rsidRPr="00DC11F5" w:rsidTr="008C6560">
        <w:trPr>
          <w:trHeight w:val="1"/>
        </w:trPr>
        <w:tc>
          <w:tcPr>
            <w:tcW w:w="250" w:type="dxa"/>
            <w:vMerge/>
            <w:tcBorders>
              <w:left w:val="single" w:sz="2" w:space="0" w:color="000000"/>
              <w:right w:val="single" w:sz="2" w:space="0" w:color="000000"/>
            </w:tcBorders>
            <w:shd w:val="clear" w:color="000000" w:fill="FFFFFF"/>
          </w:tcPr>
          <w:p w:rsidR="00E80B26" w:rsidRPr="00DC11F5" w:rsidRDefault="00E80B26" w:rsidP="000A5A62">
            <w:pPr>
              <w:spacing w:after="200" w:line="276" w:lineRule="auto"/>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Default="00E80B26" w:rsidP="000A5A62">
            <w:pPr>
              <w:jc w:val="both"/>
            </w:pPr>
            <w:r>
              <w:t>Курсовая работа</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Default="00E80B26"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w:t>
            </w:r>
          </w:p>
        </w:tc>
      </w:tr>
      <w:tr w:rsidR="00E80B26" w:rsidRPr="00DC11F5" w:rsidTr="008C6560">
        <w:trPr>
          <w:trHeight w:val="1"/>
        </w:trPr>
        <w:tc>
          <w:tcPr>
            <w:tcW w:w="250" w:type="dxa"/>
            <w:vMerge/>
            <w:tcBorders>
              <w:left w:val="single" w:sz="2" w:space="0" w:color="000000"/>
              <w:right w:val="single" w:sz="2" w:space="0" w:color="000000"/>
            </w:tcBorders>
            <w:shd w:val="clear" w:color="000000" w:fill="FFFFFF"/>
          </w:tcPr>
          <w:p w:rsidR="00E80B26" w:rsidRPr="00DC11F5" w:rsidRDefault="00E80B26" w:rsidP="000A5A62">
            <w:pPr>
              <w:spacing w:after="200" w:line="276" w:lineRule="auto"/>
              <w:rPr>
                <w:lang w:val="en-US"/>
              </w:rPr>
            </w:pPr>
          </w:p>
        </w:tc>
        <w:tc>
          <w:tcPr>
            <w:tcW w:w="645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5766D1">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B13684" w:rsidRDefault="00E80B26" w:rsidP="008C656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2</w:t>
            </w:r>
          </w:p>
        </w:tc>
      </w:tr>
      <w:tr w:rsidR="00E80B26" w:rsidRPr="00DC11F5" w:rsidTr="008C6560">
        <w:trPr>
          <w:trHeight w:val="1"/>
        </w:trPr>
        <w:tc>
          <w:tcPr>
            <w:tcW w:w="670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0A5A62">
            <w:pPr>
              <w:jc w:val="both"/>
              <w:rPr>
                <w:lang w:val="en-US"/>
              </w:rPr>
            </w:pPr>
            <w:r w:rsidRPr="00DC11F5">
              <w:rPr>
                <w:b/>
                <w:bCs/>
              </w:rPr>
              <w:t>Самостоятельная работа</w:t>
            </w:r>
          </w:p>
        </w:tc>
        <w:tc>
          <w:tcPr>
            <w:tcW w:w="12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DC11F5" w:rsidRDefault="00E80B26" w:rsidP="000A5A62">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0B26" w:rsidRPr="00CA3ED8" w:rsidRDefault="00E80B26" w:rsidP="000A5A62">
            <w:pPr>
              <w:jc w:val="center"/>
            </w:pPr>
            <w:r w:rsidRPr="00CA3ED8">
              <w:t>88</w:t>
            </w:r>
          </w:p>
        </w:tc>
      </w:tr>
    </w:tbl>
    <w:p w:rsidR="00E80B26" w:rsidRPr="00DC11F5" w:rsidRDefault="00E80B26" w:rsidP="001E43EC">
      <w:pPr>
        <w:ind w:left="360"/>
        <w:jc w:val="both"/>
      </w:pPr>
    </w:p>
    <w:p w:rsidR="00E80B26" w:rsidRPr="00DC11F5" w:rsidRDefault="00E80B26"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80B26" w:rsidRPr="00DC11F5" w:rsidRDefault="00E80B26" w:rsidP="0099483A">
      <w:pPr>
        <w:pStyle w:val="ListParagraph"/>
        <w:ind w:left="502"/>
        <w:jc w:val="both"/>
        <w:rPr>
          <w:b/>
          <w:i/>
        </w:rPr>
      </w:pPr>
    </w:p>
    <w:p w:rsidR="00E80B26" w:rsidRPr="00DC11F5" w:rsidRDefault="00E80B26" w:rsidP="00034A75">
      <w:pPr>
        <w:pStyle w:val="ListParagraph"/>
        <w:ind w:left="862"/>
        <w:rPr>
          <w:b/>
        </w:rPr>
      </w:pPr>
      <w:r w:rsidRPr="00DC11F5">
        <w:rPr>
          <w:b/>
        </w:rPr>
        <w:t>4.1Распределение часов по разделам/темам и видам работы</w:t>
      </w:r>
    </w:p>
    <w:p w:rsidR="00E80B26" w:rsidRPr="00DC11F5" w:rsidRDefault="00E80B26" w:rsidP="00A430D9">
      <w:pPr>
        <w:pStyle w:val="ListParagraph"/>
        <w:ind w:left="1724"/>
        <w:jc w:val="both"/>
        <w:rPr>
          <w:b/>
        </w:rPr>
      </w:pPr>
      <w:r w:rsidRPr="00DC11F5">
        <w:rPr>
          <w:b/>
        </w:rPr>
        <w:t>4.1.1Очная форма обучения</w:t>
      </w:r>
    </w:p>
    <w:p w:rsidR="00E80B26" w:rsidRDefault="00E80B26" w:rsidP="00034A75">
      <w:pPr>
        <w:pStyle w:val="ListParagraph"/>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4819"/>
        <w:gridCol w:w="851"/>
        <w:gridCol w:w="850"/>
        <w:gridCol w:w="709"/>
        <w:gridCol w:w="1984"/>
      </w:tblGrid>
      <w:tr w:rsidR="00E80B26" w:rsidRPr="00DC11F5" w:rsidTr="008C6560">
        <w:tc>
          <w:tcPr>
            <w:tcW w:w="431" w:type="dxa"/>
            <w:vMerge w:val="restart"/>
          </w:tcPr>
          <w:p w:rsidR="00E80B26" w:rsidRPr="00DC11F5" w:rsidRDefault="00E80B26" w:rsidP="004D2D29">
            <w:pPr>
              <w:jc w:val="center"/>
              <w:rPr>
                <w:b/>
              </w:rPr>
            </w:pPr>
          </w:p>
          <w:p w:rsidR="00E80B26" w:rsidRPr="00DC11F5" w:rsidRDefault="00E80B26" w:rsidP="004D2D29">
            <w:pPr>
              <w:jc w:val="center"/>
              <w:rPr>
                <w:b/>
              </w:rPr>
            </w:pPr>
            <w:r w:rsidRPr="00DC11F5">
              <w:rPr>
                <w:b/>
              </w:rPr>
              <w:t>№ п/п</w:t>
            </w:r>
          </w:p>
        </w:tc>
        <w:tc>
          <w:tcPr>
            <w:tcW w:w="4819" w:type="dxa"/>
            <w:vMerge w:val="restart"/>
          </w:tcPr>
          <w:p w:rsidR="00E80B26" w:rsidRPr="00DC11F5" w:rsidRDefault="00E80B26" w:rsidP="004D2D29">
            <w:pPr>
              <w:jc w:val="center"/>
              <w:rPr>
                <w:b/>
              </w:rPr>
            </w:pPr>
          </w:p>
          <w:p w:rsidR="00E80B26" w:rsidRPr="00DC11F5" w:rsidRDefault="00E80B26" w:rsidP="004D2D29">
            <w:pPr>
              <w:jc w:val="center"/>
              <w:rPr>
                <w:b/>
              </w:rPr>
            </w:pPr>
            <w:r w:rsidRPr="00DC11F5">
              <w:rPr>
                <w:b/>
              </w:rPr>
              <w:t>Раздел/тема</w:t>
            </w:r>
          </w:p>
        </w:tc>
        <w:tc>
          <w:tcPr>
            <w:tcW w:w="4394" w:type="dxa"/>
            <w:gridSpan w:val="4"/>
          </w:tcPr>
          <w:p w:rsidR="00E80B26" w:rsidRPr="00DC11F5" w:rsidRDefault="00E80B26" w:rsidP="004D2D29">
            <w:pPr>
              <w:jc w:val="center"/>
              <w:rPr>
                <w:b/>
              </w:rPr>
            </w:pPr>
            <w:r w:rsidRPr="00DC11F5">
              <w:rPr>
                <w:b/>
              </w:rPr>
              <w:t>Виды учебной работы (в часах)</w:t>
            </w:r>
          </w:p>
        </w:tc>
      </w:tr>
      <w:tr w:rsidR="00E80B26" w:rsidRPr="00DC11F5" w:rsidTr="008C6560">
        <w:tc>
          <w:tcPr>
            <w:tcW w:w="431" w:type="dxa"/>
            <w:vMerge/>
          </w:tcPr>
          <w:p w:rsidR="00E80B26" w:rsidRPr="00DC11F5" w:rsidRDefault="00E80B26" w:rsidP="004D2D29">
            <w:pPr>
              <w:jc w:val="center"/>
              <w:rPr>
                <w:b/>
              </w:rPr>
            </w:pPr>
          </w:p>
        </w:tc>
        <w:tc>
          <w:tcPr>
            <w:tcW w:w="4819" w:type="dxa"/>
            <w:vMerge/>
          </w:tcPr>
          <w:p w:rsidR="00E80B26" w:rsidRPr="00DC11F5" w:rsidRDefault="00E80B26" w:rsidP="004D2D29">
            <w:pPr>
              <w:jc w:val="center"/>
              <w:rPr>
                <w:b/>
              </w:rPr>
            </w:pPr>
          </w:p>
        </w:tc>
        <w:tc>
          <w:tcPr>
            <w:tcW w:w="2410" w:type="dxa"/>
            <w:gridSpan w:val="3"/>
          </w:tcPr>
          <w:p w:rsidR="00E80B26" w:rsidRPr="00DC11F5" w:rsidRDefault="00E80B26" w:rsidP="004D2D29">
            <w:pPr>
              <w:jc w:val="center"/>
              <w:rPr>
                <w:b/>
              </w:rPr>
            </w:pPr>
            <w:r w:rsidRPr="00DC11F5">
              <w:rPr>
                <w:b/>
              </w:rPr>
              <w:t>Аудиторная работа</w:t>
            </w:r>
          </w:p>
        </w:tc>
        <w:tc>
          <w:tcPr>
            <w:tcW w:w="1984" w:type="dxa"/>
            <w:vMerge w:val="restart"/>
          </w:tcPr>
          <w:p w:rsidR="00E80B26" w:rsidRPr="00DC11F5" w:rsidRDefault="00E80B26" w:rsidP="004D2D29">
            <w:pPr>
              <w:jc w:val="center"/>
              <w:rPr>
                <w:b/>
              </w:rPr>
            </w:pPr>
            <w:r w:rsidRPr="00DC11F5">
              <w:rPr>
                <w:b/>
              </w:rPr>
              <w:t>Самостоятельная работа</w:t>
            </w:r>
          </w:p>
        </w:tc>
      </w:tr>
      <w:tr w:rsidR="00E80B26" w:rsidRPr="00DC11F5" w:rsidTr="008C6560">
        <w:tc>
          <w:tcPr>
            <w:tcW w:w="431" w:type="dxa"/>
            <w:vMerge/>
          </w:tcPr>
          <w:p w:rsidR="00E80B26" w:rsidRPr="00DC11F5" w:rsidRDefault="00E80B26" w:rsidP="004D2D29">
            <w:pPr>
              <w:jc w:val="both"/>
            </w:pPr>
          </w:p>
        </w:tc>
        <w:tc>
          <w:tcPr>
            <w:tcW w:w="4819" w:type="dxa"/>
            <w:vMerge/>
          </w:tcPr>
          <w:p w:rsidR="00E80B26" w:rsidRPr="00DC11F5" w:rsidRDefault="00E80B26" w:rsidP="004D2D29">
            <w:pPr>
              <w:jc w:val="both"/>
            </w:pPr>
          </w:p>
        </w:tc>
        <w:tc>
          <w:tcPr>
            <w:tcW w:w="851" w:type="dxa"/>
          </w:tcPr>
          <w:p w:rsidR="00E80B26" w:rsidRPr="00DC11F5" w:rsidRDefault="00E80B26" w:rsidP="004D2D29">
            <w:pPr>
              <w:jc w:val="center"/>
              <w:rPr>
                <w:b/>
              </w:rPr>
            </w:pPr>
            <w:r w:rsidRPr="00DC11F5">
              <w:rPr>
                <w:b/>
              </w:rPr>
              <w:t>ЛЗ</w:t>
            </w:r>
          </w:p>
        </w:tc>
        <w:tc>
          <w:tcPr>
            <w:tcW w:w="850" w:type="dxa"/>
          </w:tcPr>
          <w:p w:rsidR="00E80B26" w:rsidRPr="00DC11F5" w:rsidRDefault="00E80B26" w:rsidP="004D2D29">
            <w:pPr>
              <w:jc w:val="center"/>
              <w:rPr>
                <w:b/>
              </w:rPr>
            </w:pPr>
            <w:r w:rsidRPr="00DC11F5">
              <w:rPr>
                <w:b/>
              </w:rPr>
              <w:t>ПЗ</w:t>
            </w:r>
          </w:p>
        </w:tc>
        <w:tc>
          <w:tcPr>
            <w:tcW w:w="709" w:type="dxa"/>
          </w:tcPr>
          <w:p w:rsidR="00E80B26" w:rsidRPr="00DC11F5" w:rsidRDefault="00E80B26" w:rsidP="004D2D29">
            <w:pPr>
              <w:rPr>
                <w:b/>
              </w:rPr>
            </w:pPr>
            <w:r w:rsidRPr="00DC11F5">
              <w:rPr>
                <w:b/>
              </w:rPr>
              <w:t>ЛабЗ</w:t>
            </w:r>
          </w:p>
        </w:tc>
        <w:tc>
          <w:tcPr>
            <w:tcW w:w="1984" w:type="dxa"/>
            <w:vMerge/>
          </w:tcPr>
          <w:p w:rsidR="00E80B26" w:rsidRPr="00DC11F5" w:rsidRDefault="00E80B26" w:rsidP="004D2D29">
            <w:pPr>
              <w:jc w:val="both"/>
            </w:pPr>
          </w:p>
        </w:tc>
      </w:tr>
      <w:tr w:rsidR="00E80B26" w:rsidRPr="00DC11F5" w:rsidTr="008C6560">
        <w:tc>
          <w:tcPr>
            <w:tcW w:w="431" w:type="dxa"/>
          </w:tcPr>
          <w:p w:rsidR="00E80B26" w:rsidRPr="00DC11F5" w:rsidRDefault="00E80B26" w:rsidP="009F7895">
            <w:pPr>
              <w:pStyle w:val="ListParagraph"/>
              <w:numPr>
                <w:ilvl w:val="0"/>
                <w:numId w:val="8"/>
              </w:numPr>
              <w:ind w:left="0"/>
              <w:jc w:val="both"/>
            </w:pPr>
            <w:r>
              <w:t>1.</w:t>
            </w:r>
          </w:p>
        </w:tc>
        <w:tc>
          <w:tcPr>
            <w:tcW w:w="4819" w:type="dxa"/>
          </w:tcPr>
          <w:p w:rsidR="00E80B26" w:rsidRPr="006C4512" w:rsidRDefault="00E80B26" w:rsidP="009F7895">
            <w:r w:rsidRPr="006C4512">
              <w:t>Определение природы социального конфликта</w:t>
            </w:r>
            <w:r>
              <w:t>.</w:t>
            </w:r>
          </w:p>
        </w:tc>
        <w:tc>
          <w:tcPr>
            <w:tcW w:w="851" w:type="dxa"/>
          </w:tcPr>
          <w:p w:rsidR="00E80B26" w:rsidRDefault="00E80B26" w:rsidP="009F7895">
            <w:pPr>
              <w:jc w:val="center"/>
            </w:pPr>
            <w:r>
              <w:t>2</w:t>
            </w:r>
          </w:p>
          <w:p w:rsidR="00E80B26" w:rsidRPr="00DC11F5" w:rsidRDefault="00E80B26" w:rsidP="009F7895">
            <w:pPr>
              <w:jc w:val="center"/>
            </w:pPr>
          </w:p>
        </w:tc>
        <w:tc>
          <w:tcPr>
            <w:tcW w:w="850" w:type="dxa"/>
          </w:tcPr>
          <w:p w:rsidR="00E80B26" w:rsidRPr="005472E2" w:rsidRDefault="00E80B26" w:rsidP="009F7895">
            <w:pPr>
              <w:jc w:val="center"/>
            </w:pPr>
            <w:r>
              <w:t>1</w:t>
            </w:r>
          </w:p>
        </w:tc>
        <w:tc>
          <w:tcPr>
            <w:tcW w:w="709" w:type="dxa"/>
          </w:tcPr>
          <w:p w:rsidR="00E80B26" w:rsidRPr="00DC11F5" w:rsidRDefault="00E80B26" w:rsidP="009F7895">
            <w:pPr>
              <w:jc w:val="center"/>
            </w:pPr>
          </w:p>
        </w:tc>
        <w:tc>
          <w:tcPr>
            <w:tcW w:w="1984" w:type="dxa"/>
          </w:tcPr>
          <w:p w:rsidR="00E80B26" w:rsidRPr="00DC11F5" w:rsidRDefault="00E80B26" w:rsidP="009F7895">
            <w:pPr>
              <w:jc w:val="center"/>
            </w:pPr>
            <w:r>
              <w:t>8</w:t>
            </w:r>
          </w:p>
        </w:tc>
      </w:tr>
      <w:tr w:rsidR="00E80B26" w:rsidRPr="00DC11F5" w:rsidTr="008C6560">
        <w:tc>
          <w:tcPr>
            <w:tcW w:w="431" w:type="dxa"/>
          </w:tcPr>
          <w:p w:rsidR="00E80B26" w:rsidRDefault="00E80B26" w:rsidP="009F7895">
            <w:pPr>
              <w:pStyle w:val="ListParagraph"/>
              <w:numPr>
                <w:ilvl w:val="0"/>
                <w:numId w:val="8"/>
              </w:numPr>
              <w:ind w:left="0"/>
              <w:jc w:val="both"/>
            </w:pPr>
            <w:r>
              <w:t>2.</w:t>
            </w:r>
          </w:p>
        </w:tc>
        <w:tc>
          <w:tcPr>
            <w:tcW w:w="4819" w:type="dxa"/>
          </w:tcPr>
          <w:p w:rsidR="00E80B26" w:rsidRPr="006C4512" w:rsidRDefault="00E80B26" w:rsidP="009F7895">
            <w:r w:rsidRPr="006C4512">
              <w:t>Накопление знаний о конфликтах и становление конфликтологии</w:t>
            </w:r>
            <w:r>
              <w:t>.</w:t>
            </w:r>
          </w:p>
        </w:tc>
        <w:tc>
          <w:tcPr>
            <w:tcW w:w="851" w:type="dxa"/>
          </w:tcPr>
          <w:p w:rsidR="00E80B26" w:rsidRDefault="00E80B26" w:rsidP="009F7895">
            <w:pPr>
              <w:jc w:val="center"/>
            </w:pPr>
            <w:r>
              <w:t>2</w:t>
            </w:r>
          </w:p>
        </w:tc>
        <w:tc>
          <w:tcPr>
            <w:tcW w:w="850" w:type="dxa"/>
          </w:tcPr>
          <w:p w:rsidR="00E80B26" w:rsidRPr="005472E2" w:rsidRDefault="00E80B26" w:rsidP="009F7895">
            <w:pPr>
              <w:jc w:val="center"/>
            </w:pPr>
            <w:r>
              <w:t>1</w:t>
            </w:r>
          </w:p>
        </w:tc>
        <w:tc>
          <w:tcPr>
            <w:tcW w:w="709" w:type="dxa"/>
          </w:tcPr>
          <w:p w:rsidR="00E80B26" w:rsidRPr="00DC11F5" w:rsidRDefault="00E80B26" w:rsidP="009F7895">
            <w:pPr>
              <w:jc w:val="center"/>
            </w:pPr>
          </w:p>
        </w:tc>
        <w:tc>
          <w:tcPr>
            <w:tcW w:w="1984" w:type="dxa"/>
          </w:tcPr>
          <w:p w:rsidR="00E80B26" w:rsidRDefault="00E80B26" w:rsidP="009F7895">
            <w:pPr>
              <w:jc w:val="center"/>
            </w:pPr>
            <w:r>
              <w:t>8</w:t>
            </w:r>
          </w:p>
        </w:tc>
      </w:tr>
      <w:tr w:rsidR="00E80B26" w:rsidRPr="00DC11F5" w:rsidTr="008C6560">
        <w:tc>
          <w:tcPr>
            <w:tcW w:w="431" w:type="dxa"/>
          </w:tcPr>
          <w:p w:rsidR="00E80B26" w:rsidRDefault="00E80B26" w:rsidP="009F7895">
            <w:pPr>
              <w:pStyle w:val="ListParagraph"/>
              <w:numPr>
                <w:ilvl w:val="0"/>
                <w:numId w:val="8"/>
              </w:numPr>
              <w:ind w:left="0"/>
              <w:jc w:val="both"/>
            </w:pPr>
            <w:r>
              <w:t>3.</w:t>
            </w:r>
          </w:p>
        </w:tc>
        <w:tc>
          <w:tcPr>
            <w:tcW w:w="4819" w:type="dxa"/>
          </w:tcPr>
          <w:p w:rsidR="00E80B26" w:rsidRPr="006C4512" w:rsidRDefault="00E80B26" w:rsidP="009F7895">
            <w:r w:rsidRPr="006C4512">
              <w:t>Теория механизмов возникновения конфликтов</w:t>
            </w:r>
            <w:r>
              <w:t>.</w:t>
            </w:r>
          </w:p>
        </w:tc>
        <w:tc>
          <w:tcPr>
            <w:tcW w:w="851" w:type="dxa"/>
          </w:tcPr>
          <w:p w:rsidR="00E80B26" w:rsidRPr="00DC11F5" w:rsidRDefault="00E80B26" w:rsidP="009F7895">
            <w:pPr>
              <w:jc w:val="center"/>
            </w:pPr>
            <w:r>
              <w:t>2</w:t>
            </w:r>
          </w:p>
        </w:tc>
        <w:tc>
          <w:tcPr>
            <w:tcW w:w="850" w:type="dxa"/>
          </w:tcPr>
          <w:p w:rsidR="00E80B26" w:rsidRPr="005472E2" w:rsidRDefault="00E80B26" w:rsidP="009F7895">
            <w:pPr>
              <w:jc w:val="center"/>
            </w:pPr>
            <w:r w:rsidRPr="005472E2">
              <w:t>2</w:t>
            </w:r>
          </w:p>
        </w:tc>
        <w:tc>
          <w:tcPr>
            <w:tcW w:w="709" w:type="dxa"/>
          </w:tcPr>
          <w:p w:rsidR="00E80B26" w:rsidRPr="00DC11F5" w:rsidRDefault="00E80B26" w:rsidP="009F7895">
            <w:pPr>
              <w:jc w:val="center"/>
            </w:pPr>
          </w:p>
        </w:tc>
        <w:tc>
          <w:tcPr>
            <w:tcW w:w="1984" w:type="dxa"/>
          </w:tcPr>
          <w:p w:rsidR="00E80B26" w:rsidRPr="00DC11F5" w:rsidRDefault="00E80B26" w:rsidP="009F7895">
            <w:pPr>
              <w:jc w:val="center"/>
            </w:pPr>
            <w:r>
              <w:t>8</w:t>
            </w:r>
          </w:p>
        </w:tc>
      </w:tr>
      <w:tr w:rsidR="00E80B26" w:rsidRPr="00DC11F5" w:rsidTr="008C6560">
        <w:tc>
          <w:tcPr>
            <w:tcW w:w="431" w:type="dxa"/>
          </w:tcPr>
          <w:p w:rsidR="00E80B26" w:rsidRDefault="00E80B26" w:rsidP="009F7895">
            <w:pPr>
              <w:pStyle w:val="ListParagraph"/>
              <w:numPr>
                <w:ilvl w:val="0"/>
                <w:numId w:val="8"/>
              </w:numPr>
              <w:ind w:left="0"/>
              <w:jc w:val="both"/>
            </w:pPr>
            <w:r>
              <w:t>4.</w:t>
            </w:r>
          </w:p>
        </w:tc>
        <w:tc>
          <w:tcPr>
            <w:tcW w:w="4819" w:type="dxa"/>
          </w:tcPr>
          <w:p w:rsidR="00E80B26" w:rsidRPr="006C4512" w:rsidRDefault="00E80B26" w:rsidP="009F7895">
            <w:r w:rsidRPr="006C4512">
              <w:t>Теории поведения личности в конфликте</w:t>
            </w:r>
            <w:r>
              <w:t>.</w:t>
            </w:r>
          </w:p>
        </w:tc>
        <w:tc>
          <w:tcPr>
            <w:tcW w:w="851" w:type="dxa"/>
          </w:tcPr>
          <w:p w:rsidR="00E80B26" w:rsidRDefault="00E80B26" w:rsidP="009F7895">
            <w:pPr>
              <w:jc w:val="center"/>
            </w:pPr>
            <w:r>
              <w:t>2</w:t>
            </w:r>
          </w:p>
        </w:tc>
        <w:tc>
          <w:tcPr>
            <w:tcW w:w="850" w:type="dxa"/>
          </w:tcPr>
          <w:p w:rsidR="00E80B26" w:rsidRPr="005472E2" w:rsidRDefault="00E80B26" w:rsidP="009F7895">
            <w:pPr>
              <w:tabs>
                <w:tab w:val="left" w:pos="496"/>
              </w:tabs>
              <w:jc w:val="center"/>
            </w:pPr>
            <w:r w:rsidRPr="005472E2">
              <w:t>2</w:t>
            </w:r>
          </w:p>
        </w:tc>
        <w:tc>
          <w:tcPr>
            <w:tcW w:w="709" w:type="dxa"/>
          </w:tcPr>
          <w:p w:rsidR="00E80B26" w:rsidRPr="00DC11F5" w:rsidRDefault="00E80B26" w:rsidP="009F7895">
            <w:pPr>
              <w:jc w:val="center"/>
            </w:pPr>
          </w:p>
        </w:tc>
        <w:tc>
          <w:tcPr>
            <w:tcW w:w="1984" w:type="dxa"/>
          </w:tcPr>
          <w:p w:rsidR="00E80B26" w:rsidRDefault="00E80B26" w:rsidP="009F7895">
            <w:pPr>
              <w:jc w:val="center"/>
            </w:pPr>
            <w:r>
              <w:t>8</w:t>
            </w:r>
          </w:p>
        </w:tc>
      </w:tr>
      <w:tr w:rsidR="00E80B26" w:rsidRPr="00DC11F5" w:rsidTr="008C6560">
        <w:tc>
          <w:tcPr>
            <w:tcW w:w="431" w:type="dxa"/>
          </w:tcPr>
          <w:p w:rsidR="00E80B26" w:rsidRDefault="00E80B26" w:rsidP="004D2D29">
            <w:pPr>
              <w:pStyle w:val="ListParagraph"/>
              <w:numPr>
                <w:ilvl w:val="0"/>
                <w:numId w:val="8"/>
              </w:numPr>
              <w:ind w:left="0"/>
              <w:jc w:val="both"/>
            </w:pPr>
            <w:r>
              <w:t>5.</w:t>
            </w:r>
          </w:p>
        </w:tc>
        <w:tc>
          <w:tcPr>
            <w:tcW w:w="4819" w:type="dxa"/>
          </w:tcPr>
          <w:p w:rsidR="00E80B26" w:rsidRPr="00C8171F" w:rsidRDefault="00E80B26" w:rsidP="004D2D29">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r>
              <w:rPr>
                <w:rFonts w:ascii="Times New Roman" w:hAnsi="Times New Roman"/>
                <w:sz w:val="24"/>
                <w:szCs w:val="24"/>
              </w:rPr>
              <w:t>.</w:t>
            </w:r>
          </w:p>
        </w:tc>
        <w:tc>
          <w:tcPr>
            <w:tcW w:w="851" w:type="dxa"/>
          </w:tcPr>
          <w:p w:rsidR="00E80B26" w:rsidRDefault="00E80B26" w:rsidP="004D2D29">
            <w:pPr>
              <w:jc w:val="center"/>
            </w:pPr>
            <w:r>
              <w:t>2</w:t>
            </w:r>
          </w:p>
        </w:tc>
        <w:tc>
          <w:tcPr>
            <w:tcW w:w="850" w:type="dxa"/>
          </w:tcPr>
          <w:p w:rsidR="00E80B26" w:rsidRPr="005472E2" w:rsidRDefault="00E80B26" w:rsidP="004D2D29">
            <w:pPr>
              <w:jc w:val="center"/>
            </w:pPr>
            <w:r w:rsidRPr="005472E2">
              <w:t>2</w:t>
            </w:r>
          </w:p>
        </w:tc>
        <w:tc>
          <w:tcPr>
            <w:tcW w:w="709" w:type="dxa"/>
          </w:tcPr>
          <w:p w:rsidR="00E80B26" w:rsidRPr="00DC11F5" w:rsidRDefault="00E80B26" w:rsidP="004D2D29">
            <w:pPr>
              <w:jc w:val="center"/>
            </w:pPr>
          </w:p>
        </w:tc>
        <w:tc>
          <w:tcPr>
            <w:tcW w:w="1984" w:type="dxa"/>
          </w:tcPr>
          <w:p w:rsidR="00E80B26" w:rsidRPr="00DC11F5" w:rsidRDefault="00E80B26" w:rsidP="004D2D29">
            <w:pPr>
              <w:jc w:val="center"/>
            </w:pPr>
            <w:r>
              <w:t>8</w:t>
            </w:r>
          </w:p>
        </w:tc>
      </w:tr>
      <w:tr w:rsidR="00E80B26" w:rsidRPr="00DC11F5" w:rsidTr="008C6560">
        <w:tc>
          <w:tcPr>
            <w:tcW w:w="431" w:type="dxa"/>
          </w:tcPr>
          <w:p w:rsidR="00E80B26" w:rsidRDefault="00E80B26" w:rsidP="008C6560">
            <w:pPr>
              <w:pStyle w:val="ListParagraph"/>
              <w:numPr>
                <w:ilvl w:val="0"/>
                <w:numId w:val="8"/>
              </w:numPr>
              <w:ind w:left="0"/>
              <w:jc w:val="both"/>
            </w:pPr>
            <w:r>
              <w:t>6.</w:t>
            </w:r>
          </w:p>
        </w:tc>
        <w:tc>
          <w:tcPr>
            <w:tcW w:w="4819" w:type="dxa"/>
          </w:tcPr>
          <w:p w:rsidR="00E80B26" w:rsidRPr="00BA0766" w:rsidRDefault="00E80B26" w:rsidP="004D2D29">
            <w:r w:rsidRPr="004D2D29">
              <w:t>Методы диагностики организационных конфликтов</w:t>
            </w:r>
            <w:r>
              <w:t>.</w:t>
            </w:r>
          </w:p>
        </w:tc>
        <w:tc>
          <w:tcPr>
            <w:tcW w:w="851" w:type="dxa"/>
          </w:tcPr>
          <w:p w:rsidR="00E80B26" w:rsidRDefault="00E80B26" w:rsidP="00454A86">
            <w:pPr>
              <w:jc w:val="center"/>
            </w:pPr>
            <w:r>
              <w:t>2</w:t>
            </w:r>
          </w:p>
        </w:tc>
        <w:tc>
          <w:tcPr>
            <w:tcW w:w="850" w:type="dxa"/>
          </w:tcPr>
          <w:p w:rsidR="00E80B26" w:rsidRPr="005472E2" w:rsidRDefault="00E80B26" w:rsidP="004D2D29">
            <w:pPr>
              <w:jc w:val="center"/>
            </w:pPr>
            <w:r w:rsidRPr="005472E2">
              <w:t>2(1*)</w:t>
            </w:r>
          </w:p>
        </w:tc>
        <w:tc>
          <w:tcPr>
            <w:tcW w:w="709" w:type="dxa"/>
          </w:tcPr>
          <w:p w:rsidR="00E80B26" w:rsidRPr="00DC11F5" w:rsidRDefault="00E80B26" w:rsidP="004D2D29">
            <w:pPr>
              <w:jc w:val="center"/>
            </w:pPr>
          </w:p>
        </w:tc>
        <w:tc>
          <w:tcPr>
            <w:tcW w:w="1984" w:type="dxa"/>
          </w:tcPr>
          <w:p w:rsidR="00E80B26" w:rsidRPr="00DC11F5" w:rsidRDefault="00E80B26" w:rsidP="004D2D29">
            <w:pPr>
              <w:jc w:val="center"/>
            </w:pPr>
            <w:r>
              <w:t>8</w:t>
            </w:r>
          </w:p>
        </w:tc>
      </w:tr>
      <w:tr w:rsidR="00E80B26" w:rsidRPr="00DC11F5" w:rsidTr="008C6560">
        <w:tc>
          <w:tcPr>
            <w:tcW w:w="431" w:type="dxa"/>
          </w:tcPr>
          <w:p w:rsidR="00E80B26" w:rsidRDefault="00E80B26" w:rsidP="004D2D29">
            <w:pPr>
              <w:pStyle w:val="ListParagraph"/>
              <w:numPr>
                <w:ilvl w:val="0"/>
                <w:numId w:val="8"/>
              </w:numPr>
              <w:ind w:left="0"/>
              <w:jc w:val="both"/>
            </w:pPr>
            <w:r>
              <w:t>7.</w:t>
            </w:r>
          </w:p>
        </w:tc>
        <w:tc>
          <w:tcPr>
            <w:tcW w:w="4819" w:type="dxa"/>
          </w:tcPr>
          <w:p w:rsidR="00E80B26" w:rsidRPr="004D2D29" w:rsidRDefault="00E80B26" w:rsidP="004D2D29">
            <w:r w:rsidRPr="004D2D29">
              <w:t>Методы управления конфликтами</w:t>
            </w:r>
          </w:p>
        </w:tc>
        <w:tc>
          <w:tcPr>
            <w:tcW w:w="851" w:type="dxa"/>
          </w:tcPr>
          <w:p w:rsidR="00E80B26" w:rsidRDefault="00E80B26" w:rsidP="004D2D29">
            <w:pPr>
              <w:jc w:val="center"/>
            </w:pPr>
            <w:r>
              <w:t>2</w:t>
            </w:r>
          </w:p>
        </w:tc>
        <w:tc>
          <w:tcPr>
            <w:tcW w:w="850" w:type="dxa"/>
          </w:tcPr>
          <w:p w:rsidR="00E80B26" w:rsidRPr="005472E2" w:rsidRDefault="00E80B26" w:rsidP="004D2D29">
            <w:pPr>
              <w:jc w:val="center"/>
            </w:pPr>
            <w:r w:rsidRPr="005472E2">
              <w:t>2(2*)</w:t>
            </w:r>
          </w:p>
        </w:tc>
        <w:tc>
          <w:tcPr>
            <w:tcW w:w="709" w:type="dxa"/>
          </w:tcPr>
          <w:p w:rsidR="00E80B26" w:rsidRPr="00DC11F5" w:rsidRDefault="00E80B26" w:rsidP="004D2D29">
            <w:pPr>
              <w:jc w:val="center"/>
            </w:pPr>
          </w:p>
        </w:tc>
        <w:tc>
          <w:tcPr>
            <w:tcW w:w="1984" w:type="dxa"/>
          </w:tcPr>
          <w:p w:rsidR="00E80B26" w:rsidRDefault="00E80B26" w:rsidP="004D2D29">
            <w:pPr>
              <w:jc w:val="center"/>
            </w:pPr>
            <w:r>
              <w:t>8</w:t>
            </w:r>
          </w:p>
        </w:tc>
      </w:tr>
      <w:tr w:rsidR="00E80B26" w:rsidRPr="00DC11F5" w:rsidTr="008C6560">
        <w:tc>
          <w:tcPr>
            <w:tcW w:w="431" w:type="dxa"/>
          </w:tcPr>
          <w:p w:rsidR="00E80B26" w:rsidRDefault="00E80B26" w:rsidP="004D2D29">
            <w:pPr>
              <w:pStyle w:val="ListParagraph"/>
              <w:numPr>
                <w:ilvl w:val="0"/>
                <w:numId w:val="8"/>
              </w:numPr>
              <w:ind w:left="0"/>
              <w:jc w:val="both"/>
            </w:pPr>
            <w:r>
              <w:t>8.</w:t>
            </w:r>
          </w:p>
        </w:tc>
        <w:tc>
          <w:tcPr>
            <w:tcW w:w="4819" w:type="dxa"/>
          </w:tcPr>
          <w:p w:rsidR="00E80B26" w:rsidRPr="004D2D29" w:rsidRDefault="00E80B26" w:rsidP="004D2D29">
            <w:r w:rsidRPr="004D2D29">
              <w:t>Социальные технологии управления конфликтами</w:t>
            </w:r>
            <w:r>
              <w:t>.</w:t>
            </w:r>
          </w:p>
        </w:tc>
        <w:tc>
          <w:tcPr>
            <w:tcW w:w="851" w:type="dxa"/>
          </w:tcPr>
          <w:p w:rsidR="00E80B26" w:rsidRDefault="00E80B26" w:rsidP="004D2D29">
            <w:pPr>
              <w:jc w:val="center"/>
            </w:pPr>
            <w:r>
              <w:t>2</w:t>
            </w:r>
          </w:p>
        </w:tc>
        <w:tc>
          <w:tcPr>
            <w:tcW w:w="850" w:type="dxa"/>
          </w:tcPr>
          <w:p w:rsidR="00E80B26" w:rsidRPr="005472E2" w:rsidRDefault="00E80B26" w:rsidP="004D2D29">
            <w:pPr>
              <w:jc w:val="center"/>
            </w:pPr>
            <w:r>
              <w:t>2</w:t>
            </w:r>
          </w:p>
        </w:tc>
        <w:tc>
          <w:tcPr>
            <w:tcW w:w="709" w:type="dxa"/>
          </w:tcPr>
          <w:p w:rsidR="00E80B26" w:rsidRPr="00DC11F5" w:rsidRDefault="00E80B26" w:rsidP="004D2D29">
            <w:pPr>
              <w:jc w:val="center"/>
            </w:pPr>
          </w:p>
        </w:tc>
        <w:tc>
          <w:tcPr>
            <w:tcW w:w="1984" w:type="dxa"/>
          </w:tcPr>
          <w:p w:rsidR="00E80B26" w:rsidRDefault="00E80B26" w:rsidP="004D2D29">
            <w:pPr>
              <w:jc w:val="center"/>
            </w:pPr>
            <w:r>
              <w:t>8</w:t>
            </w:r>
          </w:p>
        </w:tc>
      </w:tr>
      <w:tr w:rsidR="00E80B26" w:rsidRPr="00DC11F5" w:rsidTr="008C6560">
        <w:tc>
          <w:tcPr>
            <w:tcW w:w="431" w:type="dxa"/>
          </w:tcPr>
          <w:p w:rsidR="00E80B26" w:rsidRDefault="00E80B26" w:rsidP="004D2D29">
            <w:pPr>
              <w:pStyle w:val="ListParagraph"/>
              <w:numPr>
                <w:ilvl w:val="0"/>
                <w:numId w:val="8"/>
              </w:numPr>
              <w:ind w:left="0"/>
              <w:jc w:val="both"/>
            </w:pPr>
            <w:r>
              <w:t>9.</w:t>
            </w:r>
          </w:p>
        </w:tc>
        <w:tc>
          <w:tcPr>
            <w:tcW w:w="4819" w:type="dxa"/>
          </w:tcPr>
          <w:p w:rsidR="00E80B26" w:rsidRPr="004D2D29" w:rsidRDefault="00E80B26" w:rsidP="004D2D29">
            <w:r w:rsidRPr="006C4512">
              <w:t>Технологии эффективного общения и рационального поведения в конфликте</w:t>
            </w:r>
            <w:r>
              <w:t>.</w:t>
            </w:r>
          </w:p>
        </w:tc>
        <w:tc>
          <w:tcPr>
            <w:tcW w:w="851" w:type="dxa"/>
          </w:tcPr>
          <w:p w:rsidR="00E80B26" w:rsidRDefault="00E80B26" w:rsidP="004D2D29">
            <w:pPr>
              <w:jc w:val="center"/>
            </w:pPr>
            <w:r>
              <w:t>2</w:t>
            </w:r>
          </w:p>
        </w:tc>
        <w:tc>
          <w:tcPr>
            <w:tcW w:w="850" w:type="dxa"/>
          </w:tcPr>
          <w:p w:rsidR="00E80B26" w:rsidRPr="005472E2" w:rsidRDefault="00E80B26" w:rsidP="004D2D29">
            <w:pPr>
              <w:jc w:val="center"/>
            </w:pPr>
            <w:r w:rsidRPr="005472E2">
              <w:t>2</w:t>
            </w:r>
          </w:p>
        </w:tc>
        <w:tc>
          <w:tcPr>
            <w:tcW w:w="709" w:type="dxa"/>
          </w:tcPr>
          <w:p w:rsidR="00E80B26" w:rsidRPr="00DC11F5" w:rsidRDefault="00E80B26" w:rsidP="004D2D29">
            <w:pPr>
              <w:jc w:val="center"/>
            </w:pPr>
          </w:p>
        </w:tc>
        <w:tc>
          <w:tcPr>
            <w:tcW w:w="1984" w:type="dxa"/>
          </w:tcPr>
          <w:p w:rsidR="00E80B26" w:rsidRDefault="00E80B26" w:rsidP="004D2D29">
            <w:pPr>
              <w:jc w:val="center"/>
            </w:pPr>
            <w:r>
              <w:t>8</w:t>
            </w:r>
          </w:p>
        </w:tc>
      </w:tr>
      <w:tr w:rsidR="00E80B26" w:rsidRPr="00DC11F5" w:rsidTr="008C6560">
        <w:tc>
          <w:tcPr>
            <w:tcW w:w="431" w:type="dxa"/>
          </w:tcPr>
          <w:p w:rsidR="00E80B26" w:rsidRPr="00DC11F5" w:rsidRDefault="00E80B26" w:rsidP="004D2D29">
            <w:pPr>
              <w:pStyle w:val="ListParagraph"/>
              <w:ind w:left="0"/>
              <w:jc w:val="both"/>
            </w:pPr>
          </w:p>
        </w:tc>
        <w:tc>
          <w:tcPr>
            <w:tcW w:w="4819" w:type="dxa"/>
          </w:tcPr>
          <w:p w:rsidR="00E80B26" w:rsidRPr="00DC11F5" w:rsidRDefault="00E80B26" w:rsidP="004D2D29">
            <w:pPr>
              <w:jc w:val="both"/>
            </w:pPr>
            <w:r w:rsidRPr="00DC11F5">
              <w:t xml:space="preserve">Итого </w:t>
            </w:r>
          </w:p>
        </w:tc>
        <w:tc>
          <w:tcPr>
            <w:tcW w:w="851" w:type="dxa"/>
          </w:tcPr>
          <w:p w:rsidR="00E80B26" w:rsidRPr="00DC11F5" w:rsidRDefault="00E80B26" w:rsidP="004D2D29">
            <w:pPr>
              <w:jc w:val="center"/>
            </w:pPr>
            <w:r>
              <w:t>18</w:t>
            </w:r>
          </w:p>
        </w:tc>
        <w:tc>
          <w:tcPr>
            <w:tcW w:w="850" w:type="dxa"/>
          </w:tcPr>
          <w:p w:rsidR="00E80B26" w:rsidRPr="005472E2" w:rsidRDefault="00E80B26" w:rsidP="004D2D29">
            <w:pPr>
              <w:jc w:val="center"/>
            </w:pPr>
            <w:r w:rsidRPr="005472E2">
              <w:t>16(3*)</w:t>
            </w:r>
          </w:p>
        </w:tc>
        <w:tc>
          <w:tcPr>
            <w:tcW w:w="709" w:type="dxa"/>
          </w:tcPr>
          <w:p w:rsidR="00E80B26" w:rsidRPr="00DC11F5" w:rsidRDefault="00E80B26" w:rsidP="004D2D29">
            <w:pPr>
              <w:jc w:val="center"/>
            </w:pPr>
          </w:p>
        </w:tc>
        <w:tc>
          <w:tcPr>
            <w:tcW w:w="1984" w:type="dxa"/>
          </w:tcPr>
          <w:p w:rsidR="00E80B26" w:rsidRPr="00DC11F5" w:rsidRDefault="00E80B26" w:rsidP="004D2D29">
            <w:pPr>
              <w:jc w:val="center"/>
            </w:pPr>
            <w:r>
              <w:t>72</w:t>
            </w:r>
          </w:p>
        </w:tc>
      </w:tr>
    </w:tbl>
    <w:p w:rsidR="00E80B26" w:rsidRDefault="00E80B26" w:rsidP="002900BE">
      <w:pPr>
        <w:autoSpaceDE w:val="0"/>
        <w:autoSpaceDN w:val="0"/>
        <w:adjustRightInd w:val="0"/>
        <w:ind w:left="360"/>
        <w:jc w:val="both"/>
      </w:pPr>
      <w:r w:rsidRPr="000C70E9">
        <w:t>*- реализуется в форме практической подготовки</w:t>
      </w:r>
    </w:p>
    <w:p w:rsidR="00E80B26" w:rsidRDefault="00E80B26" w:rsidP="00F0399E">
      <w:pPr>
        <w:pStyle w:val="ListParagraph"/>
        <w:numPr>
          <w:ilvl w:val="2"/>
          <w:numId w:val="6"/>
        </w:numPr>
        <w:jc w:val="both"/>
        <w:rPr>
          <w:b/>
        </w:rPr>
      </w:pPr>
      <w:r>
        <w:rPr>
          <w:b/>
        </w:rPr>
        <w:t>Очно-з</w:t>
      </w:r>
      <w:r w:rsidRPr="00DC11F5">
        <w:rPr>
          <w:b/>
        </w:rPr>
        <w:t>аочная форма обучения</w:t>
      </w:r>
    </w:p>
    <w:p w:rsidR="00E80B26" w:rsidRDefault="00E80B26" w:rsidP="008C6560">
      <w:pPr>
        <w:pStyle w:val="ListParagraph"/>
        <w:ind w:left="244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4819"/>
        <w:gridCol w:w="851"/>
        <w:gridCol w:w="850"/>
        <w:gridCol w:w="709"/>
        <w:gridCol w:w="1984"/>
      </w:tblGrid>
      <w:tr w:rsidR="00E80B26" w:rsidRPr="00DC11F5" w:rsidTr="00CE2F69">
        <w:tc>
          <w:tcPr>
            <w:tcW w:w="431" w:type="dxa"/>
            <w:vMerge w:val="restart"/>
          </w:tcPr>
          <w:p w:rsidR="00E80B26" w:rsidRPr="00DC11F5" w:rsidRDefault="00E80B26" w:rsidP="00CE2F69">
            <w:pPr>
              <w:jc w:val="center"/>
              <w:rPr>
                <w:b/>
              </w:rPr>
            </w:pPr>
          </w:p>
          <w:p w:rsidR="00E80B26" w:rsidRPr="00DC11F5" w:rsidRDefault="00E80B26" w:rsidP="00CE2F69">
            <w:pPr>
              <w:jc w:val="center"/>
              <w:rPr>
                <w:b/>
              </w:rPr>
            </w:pPr>
            <w:r w:rsidRPr="00DC11F5">
              <w:rPr>
                <w:b/>
              </w:rPr>
              <w:t>№ п/п</w:t>
            </w:r>
          </w:p>
        </w:tc>
        <w:tc>
          <w:tcPr>
            <w:tcW w:w="4819" w:type="dxa"/>
            <w:vMerge w:val="restart"/>
          </w:tcPr>
          <w:p w:rsidR="00E80B26" w:rsidRPr="00DC11F5" w:rsidRDefault="00E80B26" w:rsidP="00CE2F69">
            <w:pPr>
              <w:jc w:val="center"/>
              <w:rPr>
                <w:b/>
              </w:rPr>
            </w:pPr>
          </w:p>
          <w:p w:rsidR="00E80B26" w:rsidRPr="00DC11F5" w:rsidRDefault="00E80B26" w:rsidP="00CE2F69">
            <w:pPr>
              <w:jc w:val="center"/>
              <w:rPr>
                <w:b/>
              </w:rPr>
            </w:pPr>
            <w:r w:rsidRPr="00DC11F5">
              <w:rPr>
                <w:b/>
              </w:rPr>
              <w:t>Раздел/тема</w:t>
            </w:r>
          </w:p>
        </w:tc>
        <w:tc>
          <w:tcPr>
            <w:tcW w:w="4394" w:type="dxa"/>
            <w:gridSpan w:val="4"/>
          </w:tcPr>
          <w:p w:rsidR="00E80B26" w:rsidRPr="00DC11F5" w:rsidRDefault="00E80B26" w:rsidP="00CE2F69">
            <w:pPr>
              <w:jc w:val="center"/>
              <w:rPr>
                <w:b/>
              </w:rPr>
            </w:pPr>
            <w:r w:rsidRPr="00DC11F5">
              <w:rPr>
                <w:b/>
              </w:rPr>
              <w:t>Виды учебной работы (в часах)</w:t>
            </w:r>
          </w:p>
        </w:tc>
      </w:tr>
      <w:tr w:rsidR="00E80B26" w:rsidRPr="00DC11F5" w:rsidTr="00CE2F69">
        <w:tc>
          <w:tcPr>
            <w:tcW w:w="431" w:type="dxa"/>
            <w:vMerge/>
          </w:tcPr>
          <w:p w:rsidR="00E80B26" w:rsidRPr="00DC11F5" w:rsidRDefault="00E80B26" w:rsidP="00CE2F69">
            <w:pPr>
              <w:jc w:val="center"/>
              <w:rPr>
                <w:b/>
              </w:rPr>
            </w:pPr>
          </w:p>
        </w:tc>
        <w:tc>
          <w:tcPr>
            <w:tcW w:w="4819" w:type="dxa"/>
            <w:vMerge/>
          </w:tcPr>
          <w:p w:rsidR="00E80B26" w:rsidRPr="00DC11F5" w:rsidRDefault="00E80B26" w:rsidP="00CE2F69">
            <w:pPr>
              <w:jc w:val="center"/>
              <w:rPr>
                <w:b/>
              </w:rPr>
            </w:pPr>
          </w:p>
        </w:tc>
        <w:tc>
          <w:tcPr>
            <w:tcW w:w="2410" w:type="dxa"/>
            <w:gridSpan w:val="3"/>
          </w:tcPr>
          <w:p w:rsidR="00E80B26" w:rsidRPr="00DC11F5" w:rsidRDefault="00E80B26" w:rsidP="00CE2F69">
            <w:pPr>
              <w:jc w:val="center"/>
              <w:rPr>
                <w:b/>
              </w:rPr>
            </w:pPr>
            <w:r w:rsidRPr="00DC11F5">
              <w:rPr>
                <w:b/>
              </w:rPr>
              <w:t>Аудиторная работа</w:t>
            </w:r>
          </w:p>
        </w:tc>
        <w:tc>
          <w:tcPr>
            <w:tcW w:w="1984" w:type="dxa"/>
            <w:vMerge w:val="restart"/>
          </w:tcPr>
          <w:p w:rsidR="00E80B26" w:rsidRPr="00DC11F5" w:rsidRDefault="00E80B26" w:rsidP="00CE2F69">
            <w:pPr>
              <w:jc w:val="center"/>
              <w:rPr>
                <w:b/>
              </w:rPr>
            </w:pPr>
            <w:r w:rsidRPr="00DC11F5">
              <w:rPr>
                <w:b/>
              </w:rPr>
              <w:t>Самостоятельная работа</w:t>
            </w:r>
          </w:p>
        </w:tc>
      </w:tr>
      <w:tr w:rsidR="00E80B26" w:rsidRPr="00DC11F5" w:rsidTr="00CE2F69">
        <w:tc>
          <w:tcPr>
            <w:tcW w:w="431" w:type="dxa"/>
            <w:vMerge/>
          </w:tcPr>
          <w:p w:rsidR="00E80B26" w:rsidRPr="00DC11F5" w:rsidRDefault="00E80B26" w:rsidP="00CE2F69">
            <w:pPr>
              <w:jc w:val="both"/>
            </w:pPr>
          </w:p>
        </w:tc>
        <w:tc>
          <w:tcPr>
            <w:tcW w:w="4819" w:type="dxa"/>
            <w:vMerge/>
          </w:tcPr>
          <w:p w:rsidR="00E80B26" w:rsidRPr="00DC11F5" w:rsidRDefault="00E80B26" w:rsidP="00CE2F69">
            <w:pPr>
              <w:jc w:val="both"/>
            </w:pPr>
          </w:p>
        </w:tc>
        <w:tc>
          <w:tcPr>
            <w:tcW w:w="851" w:type="dxa"/>
          </w:tcPr>
          <w:p w:rsidR="00E80B26" w:rsidRPr="00DC11F5" w:rsidRDefault="00E80B26" w:rsidP="00CE2F69">
            <w:pPr>
              <w:jc w:val="center"/>
              <w:rPr>
                <w:b/>
              </w:rPr>
            </w:pPr>
            <w:r w:rsidRPr="00DC11F5">
              <w:rPr>
                <w:b/>
              </w:rPr>
              <w:t>ЛЗ</w:t>
            </w:r>
          </w:p>
        </w:tc>
        <w:tc>
          <w:tcPr>
            <w:tcW w:w="850" w:type="dxa"/>
          </w:tcPr>
          <w:p w:rsidR="00E80B26" w:rsidRPr="00DC11F5" w:rsidRDefault="00E80B26" w:rsidP="00CE2F69">
            <w:pPr>
              <w:jc w:val="center"/>
              <w:rPr>
                <w:b/>
              </w:rPr>
            </w:pPr>
            <w:r w:rsidRPr="00DC11F5">
              <w:rPr>
                <w:b/>
              </w:rPr>
              <w:t>ПЗ</w:t>
            </w:r>
          </w:p>
        </w:tc>
        <w:tc>
          <w:tcPr>
            <w:tcW w:w="709" w:type="dxa"/>
          </w:tcPr>
          <w:p w:rsidR="00E80B26" w:rsidRPr="00DC11F5" w:rsidRDefault="00E80B26" w:rsidP="00CE2F69">
            <w:pPr>
              <w:rPr>
                <w:b/>
              </w:rPr>
            </w:pPr>
            <w:r w:rsidRPr="00DC11F5">
              <w:rPr>
                <w:b/>
              </w:rPr>
              <w:t>ЛабЗ</w:t>
            </w:r>
          </w:p>
        </w:tc>
        <w:tc>
          <w:tcPr>
            <w:tcW w:w="1984" w:type="dxa"/>
            <w:vMerge/>
          </w:tcPr>
          <w:p w:rsidR="00E80B26" w:rsidRPr="00DC11F5" w:rsidRDefault="00E80B26" w:rsidP="00CE2F69">
            <w:pPr>
              <w:jc w:val="both"/>
            </w:pPr>
          </w:p>
        </w:tc>
      </w:tr>
      <w:tr w:rsidR="00E80B26" w:rsidRPr="00DC11F5" w:rsidTr="00CE2F69">
        <w:tc>
          <w:tcPr>
            <w:tcW w:w="431" w:type="dxa"/>
          </w:tcPr>
          <w:p w:rsidR="00E80B26" w:rsidRPr="00DC11F5" w:rsidRDefault="00E80B26" w:rsidP="00CE2F69">
            <w:pPr>
              <w:pStyle w:val="ListParagraph"/>
              <w:numPr>
                <w:ilvl w:val="0"/>
                <w:numId w:val="8"/>
              </w:numPr>
              <w:ind w:left="0"/>
              <w:jc w:val="both"/>
            </w:pPr>
            <w:r>
              <w:t>1.</w:t>
            </w:r>
          </w:p>
        </w:tc>
        <w:tc>
          <w:tcPr>
            <w:tcW w:w="4819" w:type="dxa"/>
          </w:tcPr>
          <w:p w:rsidR="00E80B26" w:rsidRPr="006C4512" w:rsidRDefault="00E80B26" w:rsidP="00CE2F69">
            <w:r w:rsidRPr="006C4512">
              <w:t>Определение природы социального конфликта</w:t>
            </w:r>
            <w:r>
              <w:t>.</w:t>
            </w:r>
          </w:p>
        </w:tc>
        <w:tc>
          <w:tcPr>
            <w:tcW w:w="851" w:type="dxa"/>
          </w:tcPr>
          <w:p w:rsidR="00E80B26" w:rsidRPr="00DC11F5" w:rsidRDefault="00E80B26" w:rsidP="00CE2F69">
            <w:pPr>
              <w:jc w:val="center"/>
            </w:pPr>
            <w:r>
              <w:t>1</w:t>
            </w:r>
          </w:p>
        </w:tc>
        <w:tc>
          <w:tcPr>
            <w:tcW w:w="850" w:type="dxa"/>
          </w:tcPr>
          <w:p w:rsidR="00E80B26" w:rsidRPr="005472E2" w:rsidRDefault="00E80B26" w:rsidP="00CE2F69">
            <w:pPr>
              <w:jc w:val="center"/>
            </w:pPr>
          </w:p>
        </w:tc>
        <w:tc>
          <w:tcPr>
            <w:tcW w:w="709" w:type="dxa"/>
          </w:tcPr>
          <w:p w:rsidR="00E80B26" w:rsidRPr="00DC11F5" w:rsidRDefault="00E80B26" w:rsidP="00CE2F69">
            <w:pPr>
              <w:jc w:val="center"/>
            </w:pPr>
          </w:p>
        </w:tc>
        <w:tc>
          <w:tcPr>
            <w:tcW w:w="1984" w:type="dxa"/>
          </w:tcPr>
          <w:p w:rsidR="00E80B26" w:rsidRPr="00DC11F5" w:rsidRDefault="00E80B26" w:rsidP="00CE2F69">
            <w:pPr>
              <w:jc w:val="center"/>
            </w:pPr>
            <w:r>
              <w:t>9</w:t>
            </w:r>
          </w:p>
        </w:tc>
      </w:tr>
      <w:tr w:rsidR="00E80B26" w:rsidTr="00CE2F69">
        <w:tc>
          <w:tcPr>
            <w:tcW w:w="431" w:type="dxa"/>
          </w:tcPr>
          <w:p w:rsidR="00E80B26" w:rsidRDefault="00E80B26" w:rsidP="00CE2F69">
            <w:pPr>
              <w:pStyle w:val="ListParagraph"/>
              <w:numPr>
                <w:ilvl w:val="0"/>
                <w:numId w:val="8"/>
              </w:numPr>
              <w:ind w:left="0"/>
              <w:jc w:val="both"/>
            </w:pPr>
            <w:r>
              <w:t>2.</w:t>
            </w:r>
          </w:p>
        </w:tc>
        <w:tc>
          <w:tcPr>
            <w:tcW w:w="4819" w:type="dxa"/>
          </w:tcPr>
          <w:p w:rsidR="00E80B26" w:rsidRPr="006C4512" w:rsidRDefault="00E80B26" w:rsidP="00CE2F69">
            <w:r w:rsidRPr="006C4512">
              <w:t>Накопление знаний о конфликтах и становление конфликтологии</w:t>
            </w:r>
            <w:r>
              <w:t>.</w:t>
            </w:r>
          </w:p>
        </w:tc>
        <w:tc>
          <w:tcPr>
            <w:tcW w:w="851" w:type="dxa"/>
          </w:tcPr>
          <w:p w:rsidR="00E80B26" w:rsidRDefault="00E80B26" w:rsidP="00CE2F69">
            <w:pPr>
              <w:jc w:val="center"/>
            </w:pPr>
            <w:r>
              <w:t>1</w:t>
            </w:r>
          </w:p>
        </w:tc>
        <w:tc>
          <w:tcPr>
            <w:tcW w:w="850" w:type="dxa"/>
          </w:tcPr>
          <w:p w:rsidR="00E80B26" w:rsidRPr="005472E2" w:rsidRDefault="00E80B26" w:rsidP="00CE2F69">
            <w:pPr>
              <w:jc w:val="center"/>
            </w:pPr>
            <w:r>
              <w:t>1</w:t>
            </w:r>
            <w:bookmarkStart w:id="0" w:name="_GoBack"/>
            <w:bookmarkEnd w:id="0"/>
          </w:p>
        </w:tc>
        <w:tc>
          <w:tcPr>
            <w:tcW w:w="709" w:type="dxa"/>
          </w:tcPr>
          <w:p w:rsidR="00E80B26" w:rsidRPr="00DC11F5" w:rsidRDefault="00E80B26" w:rsidP="00CE2F69">
            <w:pPr>
              <w:jc w:val="center"/>
            </w:pPr>
          </w:p>
        </w:tc>
        <w:tc>
          <w:tcPr>
            <w:tcW w:w="1984" w:type="dxa"/>
          </w:tcPr>
          <w:p w:rsidR="00E80B26" w:rsidRDefault="00E80B26" w:rsidP="00CE2F69">
            <w:pPr>
              <w:jc w:val="center"/>
            </w:pPr>
            <w:r>
              <w:t>9</w:t>
            </w:r>
          </w:p>
        </w:tc>
      </w:tr>
      <w:tr w:rsidR="00E80B26" w:rsidRPr="00DC11F5" w:rsidTr="00CE2F69">
        <w:tc>
          <w:tcPr>
            <w:tcW w:w="431" w:type="dxa"/>
          </w:tcPr>
          <w:p w:rsidR="00E80B26" w:rsidRDefault="00E80B26" w:rsidP="00CE2F69">
            <w:pPr>
              <w:pStyle w:val="ListParagraph"/>
              <w:numPr>
                <w:ilvl w:val="0"/>
                <w:numId w:val="8"/>
              </w:numPr>
              <w:ind w:left="0"/>
              <w:jc w:val="both"/>
            </w:pPr>
            <w:r>
              <w:t>3.</w:t>
            </w:r>
          </w:p>
        </w:tc>
        <w:tc>
          <w:tcPr>
            <w:tcW w:w="4819" w:type="dxa"/>
          </w:tcPr>
          <w:p w:rsidR="00E80B26" w:rsidRPr="006C4512" w:rsidRDefault="00E80B26" w:rsidP="00CE2F69">
            <w:r w:rsidRPr="006C4512">
              <w:t>Теория механизмов возникновения конфликтов</w:t>
            </w:r>
            <w:r>
              <w:t>.</w:t>
            </w:r>
          </w:p>
        </w:tc>
        <w:tc>
          <w:tcPr>
            <w:tcW w:w="851" w:type="dxa"/>
          </w:tcPr>
          <w:p w:rsidR="00E80B26" w:rsidRPr="00DC11F5" w:rsidRDefault="00E80B26" w:rsidP="00CE2F69">
            <w:pPr>
              <w:jc w:val="center"/>
            </w:pPr>
            <w:r>
              <w:t>1</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Pr="00DC11F5" w:rsidRDefault="00E80B26" w:rsidP="00CE2F69">
            <w:pPr>
              <w:jc w:val="center"/>
            </w:pPr>
            <w:r>
              <w:t>10</w:t>
            </w:r>
          </w:p>
        </w:tc>
      </w:tr>
      <w:tr w:rsidR="00E80B26" w:rsidTr="00CE2F69">
        <w:tc>
          <w:tcPr>
            <w:tcW w:w="431" w:type="dxa"/>
          </w:tcPr>
          <w:p w:rsidR="00E80B26" w:rsidRDefault="00E80B26" w:rsidP="00CE2F69">
            <w:pPr>
              <w:pStyle w:val="ListParagraph"/>
              <w:numPr>
                <w:ilvl w:val="0"/>
                <w:numId w:val="8"/>
              </w:numPr>
              <w:ind w:left="0"/>
              <w:jc w:val="both"/>
            </w:pPr>
            <w:r>
              <w:t>4.</w:t>
            </w:r>
          </w:p>
        </w:tc>
        <w:tc>
          <w:tcPr>
            <w:tcW w:w="4819" w:type="dxa"/>
          </w:tcPr>
          <w:p w:rsidR="00E80B26" w:rsidRPr="006C4512" w:rsidRDefault="00E80B26" w:rsidP="00CE2F69">
            <w:r w:rsidRPr="006C4512">
              <w:t>Теории поведения личности в конфликте</w:t>
            </w:r>
            <w:r>
              <w:t>.</w:t>
            </w:r>
          </w:p>
        </w:tc>
        <w:tc>
          <w:tcPr>
            <w:tcW w:w="851" w:type="dxa"/>
          </w:tcPr>
          <w:p w:rsidR="00E80B26" w:rsidRDefault="00E80B26" w:rsidP="00CE2F69">
            <w:pPr>
              <w:jc w:val="center"/>
            </w:pPr>
            <w:r>
              <w:t>1</w:t>
            </w:r>
          </w:p>
        </w:tc>
        <w:tc>
          <w:tcPr>
            <w:tcW w:w="850" w:type="dxa"/>
          </w:tcPr>
          <w:p w:rsidR="00E80B26" w:rsidRPr="005472E2" w:rsidRDefault="00E80B26" w:rsidP="00CE2F69">
            <w:pPr>
              <w:tabs>
                <w:tab w:val="left" w:pos="496"/>
              </w:tabs>
              <w:jc w:val="center"/>
            </w:pPr>
            <w:r>
              <w:t>1</w:t>
            </w:r>
          </w:p>
        </w:tc>
        <w:tc>
          <w:tcPr>
            <w:tcW w:w="709" w:type="dxa"/>
          </w:tcPr>
          <w:p w:rsidR="00E80B26" w:rsidRPr="00DC11F5" w:rsidRDefault="00E80B26" w:rsidP="00CE2F69">
            <w:pPr>
              <w:jc w:val="center"/>
            </w:pPr>
          </w:p>
        </w:tc>
        <w:tc>
          <w:tcPr>
            <w:tcW w:w="1984" w:type="dxa"/>
          </w:tcPr>
          <w:p w:rsidR="00E80B26" w:rsidRDefault="00E80B26" w:rsidP="00CE2F69">
            <w:pPr>
              <w:jc w:val="center"/>
            </w:pPr>
            <w:r>
              <w:t>10</w:t>
            </w:r>
          </w:p>
        </w:tc>
      </w:tr>
      <w:tr w:rsidR="00E80B26" w:rsidRPr="00DC11F5" w:rsidTr="00CE2F69">
        <w:tc>
          <w:tcPr>
            <w:tcW w:w="431" w:type="dxa"/>
          </w:tcPr>
          <w:p w:rsidR="00E80B26" w:rsidRDefault="00E80B26" w:rsidP="00CE2F69">
            <w:pPr>
              <w:pStyle w:val="ListParagraph"/>
              <w:numPr>
                <w:ilvl w:val="0"/>
                <w:numId w:val="8"/>
              </w:numPr>
              <w:ind w:left="0"/>
              <w:jc w:val="both"/>
            </w:pPr>
            <w:r>
              <w:t>5.</w:t>
            </w:r>
          </w:p>
        </w:tc>
        <w:tc>
          <w:tcPr>
            <w:tcW w:w="4819" w:type="dxa"/>
          </w:tcPr>
          <w:p w:rsidR="00E80B26" w:rsidRPr="00C8171F" w:rsidRDefault="00E80B26" w:rsidP="00CE2F69">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r>
              <w:rPr>
                <w:rFonts w:ascii="Times New Roman" w:hAnsi="Times New Roman"/>
                <w:sz w:val="24"/>
                <w:szCs w:val="24"/>
              </w:rPr>
              <w:t>.</w:t>
            </w:r>
          </w:p>
        </w:tc>
        <w:tc>
          <w:tcPr>
            <w:tcW w:w="851" w:type="dxa"/>
          </w:tcPr>
          <w:p w:rsidR="00E80B26" w:rsidRDefault="00E80B26" w:rsidP="00CE2F69">
            <w:pPr>
              <w:jc w:val="center"/>
            </w:pPr>
            <w:r>
              <w:t>1</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Pr="00DC11F5" w:rsidRDefault="00E80B26" w:rsidP="00CE2F69">
            <w:pPr>
              <w:jc w:val="center"/>
            </w:pPr>
            <w:r>
              <w:t>10</w:t>
            </w:r>
          </w:p>
        </w:tc>
      </w:tr>
      <w:tr w:rsidR="00E80B26" w:rsidRPr="00DC11F5" w:rsidTr="00CE2F69">
        <w:tc>
          <w:tcPr>
            <w:tcW w:w="431" w:type="dxa"/>
          </w:tcPr>
          <w:p w:rsidR="00E80B26" w:rsidRDefault="00E80B26" w:rsidP="00CE2F69">
            <w:pPr>
              <w:pStyle w:val="ListParagraph"/>
              <w:numPr>
                <w:ilvl w:val="0"/>
                <w:numId w:val="8"/>
              </w:numPr>
              <w:ind w:left="0"/>
              <w:jc w:val="both"/>
            </w:pPr>
            <w:r>
              <w:t>6.</w:t>
            </w:r>
          </w:p>
        </w:tc>
        <w:tc>
          <w:tcPr>
            <w:tcW w:w="4819" w:type="dxa"/>
          </w:tcPr>
          <w:p w:rsidR="00E80B26" w:rsidRPr="00BA0766" w:rsidRDefault="00E80B26" w:rsidP="00CE2F69">
            <w:r w:rsidRPr="004D2D29">
              <w:t>Методы диагностики организационных конфликтов</w:t>
            </w:r>
            <w:r>
              <w:t>.</w:t>
            </w:r>
          </w:p>
        </w:tc>
        <w:tc>
          <w:tcPr>
            <w:tcW w:w="851" w:type="dxa"/>
          </w:tcPr>
          <w:p w:rsidR="00E80B26" w:rsidRDefault="00E80B26" w:rsidP="00CE2F69">
            <w:pPr>
              <w:jc w:val="center"/>
            </w:pPr>
            <w:r>
              <w:t>1</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Pr="00DC11F5" w:rsidRDefault="00E80B26" w:rsidP="00CE2F69">
            <w:pPr>
              <w:jc w:val="center"/>
            </w:pPr>
            <w:r>
              <w:t>10</w:t>
            </w:r>
          </w:p>
        </w:tc>
      </w:tr>
      <w:tr w:rsidR="00E80B26" w:rsidTr="00CE2F69">
        <w:tc>
          <w:tcPr>
            <w:tcW w:w="431" w:type="dxa"/>
          </w:tcPr>
          <w:p w:rsidR="00E80B26" w:rsidRDefault="00E80B26" w:rsidP="00CE2F69">
            <w:pPr>
              <w:pStyle w:val="ListParagraph"/>
              <w:numPr>
                <w:ilvl w:val="0"/>
                <w:numId w:val="8"/>
              </w:numPr>
              <w:ind w:left="0"/>
              <w:jc w:val="both"/>
            </w:pPr>
            <w:r>
              <w:t>7.</w:t>
            </w:r>
          </w:p>
        </w:tc>
        <w:tc>
          <w:tcPr>
            <w:tcW w:w="4819" w:type="dxa"/>
          </w:tcPr>
          <w:p w:rsidR="00E80B26" w:rsidRPr="004D2D29" w:rsidRDefault="00E80B26" w:rsidP="00CE2F69">
            <w:r w:rsidRPr="004D2D29">
              <w:t>Методы управления конфликтами</w:t>
            </w:r>
          </w:p>
        </w:tc>
        <w:tc>
          <w:tcPr>
            <w:tcW w:w="851" w:type="dxa"/>
          </w:tcPr>
          <w:p w:rsidR="00E80B26" w:rsidRDefault="00E80B26" w:rsidP="00CE2F69">
            <w:pPr>
              <w:jc w:val="center"/>
            </w:pPr>
            <w:r>
              <w:t>1</w:t>
            </w:r>
          </w:p>
        </w:tc>
        <w:tc>
          <w:tcPr>
            <w:tcW w:w="850" w:type="dxa"/>
          </w:tcPr>
          <w:p w:rsidR="00E80B26" w:rsidRPr="005472E2" w:rsidRDefault="00E80B26" w:rsidP="00CE2F69">
            <w:pPr>
              <w:jc w:val="center"/>
            </w:pPr>
            <w:r>
              <w:t>1(1*)</w:t>
            </w:r>
          </w:p>
        </w:tc>
        <w:tc>
          <w:tcPr>
            <w:tcW w:w="709" w:type="dxa"/>
          </w:tcPr>
          <w:p w:rsidR="00E80B26" w:rsidRPr="00DC11F5" w:rsidRDefault="00E80B26" w:rsidP="00CE2F69">
            <w:pPr>
              <w:jc w:val="center"/>
            </w:pPr>
          </w:p>
        </w:tc>
        <w:tc>
          <w:tcPr>
            <w:tcW w:w="1984" w:type="dxa"/>
          </w:tcPr>
          <w:p w:rsidR="00E80B26" w:rsidRDefault="00E80B26" w:rsidP="00CE2F69">
            <w:pPr>
              <w:jc w:val="center"/>
            </w:pPr>
            <w:r>
              <w:t>10</w:t>
            </w:r>
          </w:p>
        </w:tc>
      </w:tr>
      <w:tr w:rsidR="00E80B26" w:rsidTr="00CE2F69">
        <w:tc>
          <w:tcPr>
            <w:tcW w:w="431" w:type="dxa"/>
          </w:tcPr>
          <w:p w:rsidR="00E80B26" w:rsidRDefault="00E80B26" w:rsidP="00CE2F69">
            <w:pPr>
              <w:pStyle w:val="ListParagraph"/>
              <w:numPr>
                <w:ilvl w:val="0"/>
                <w:numId w:val="8"/>
              </w:numPr>
              <w:ind w:left="0"/>
              <w:jc w:val="both"/>
            </w:pPr>
            <w:r>
              <w:t>8.</w:t>
            </w:r>
          </w:p>
        </w:tc>
        <w:tc>
          <w:tcPr>
            <w:tcW w:w="4819" w:type="dxa"/>
          </w:tcPr>
          <w:p w:rsidR="00E80B26" w:rsidRPr="004D2D29" w:rsidRDefault="00E80B26" w:rsidP="00CE2F69">
            <w:r w:rsidRPr="004D2D29">
              <w:t>Социальные технологии управления конфликтами</w:t>
            </w:r>
            <w:r>
              <w:t>.</w:t>
            </w:r>
          </w:p>
        </w:tc>
        <w:tc>
          <w:tcPr>
            <w:tcW w:w="851" w:type="dxa"/>
          </w:tcPr>
          <w:p w:rsidR="00E80B26" w:rsidRDefault="00E80B26" w:rsidP="00CE2F69">
            <w:pPr>
              <w:jc w:val="center"/>
            </w:pPr>
            <w:r>
              <w:t>1</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Default="00E80B26" w:rsidP="00CE2F69">
            <w:pPr>
              <w:jc w:val="center"/>
            </w:pPr>
            <w:r>
              <w:t>10</w:t>
            </w:r>
          </w:p>
        </w:tc>
      </w:tr>
      <w:tr w:rsidR="00E80B26" w:rsidTr="00CE2F69">
        <w:tc>
          <w:tcPr>
            <w:tcW w:w="431" w:type="dxa"/>
          </w:tcPr>
          <w:p w:rsidR="00E80B26" w:rsidRDefault="00E80B26" w:rsidP="00CE2F69">
            <w:pPr>
              <w:pStyle w:val="ListParagraph"/>
              <w:numPr>
                <w:ilvl w:val="0"/>
                <w:numId w:val="8"/>
              </w:numPr>
              <w:ind w:left="0"/>
              <w:jc w:val="both"/>
            </w:pPr>
            <w:r>
              <w:t>9.</w:t>
            </w:r>
          </w:p>
        </w:tc>
        <w:tc>
          <w:tcPr>
            <w:tcW w:w="4819" w:type="dxa"/>
          </w:tcPr>
          <w:p w:rsidR="00E80B26" w:rsidRPr="004D2D29" w:rsidRDefault="00E80B26" w:rsidP="00CE2F69">
            <w:r w:rsidRPr="006C4512">
              <w:t>Технологии эффективного общения и рационального поведения в конфликте</w:t>
            </w:r>
            <w:r>
              <w:t>.</w:t>
            </w:r>
          </w:p>
        </w:tc>
        <w:tc>
          <w:tcPr>
            <w:tcW w:w="851" w:type="dxa"/>
          </w:tcPr>
          <w:p w:rsidR="00E80B26" w:rsidRDefault="00E80B26" w:rsidP="00CE2F69">
            <w:pPr>
              <w:jc w:val="center"/>
            </w:pPr>
            <w:r>
              <w:t>2</w:t>
            </w:r>
          </w:p>
        </w:tc>
        <w:tc>
          <w:tcPr>
            <w:tcW w:w="850" w:type="dxa"/>
          </w:tcPr>
          <w:p w:rsidR="00E80B26" w:rsidRPr="005472E2" w:rsidRDefault="00E80B26" w:rsidP="00CE2F69">
            <w:pPr>
              <w:jc w:val="center"/>
            </w:pPr>
            <w:r>
              <w:t>1</w:t>
            </w:r>
          </w:p>
        </w:tc>
        <w:tc>
          <w:tcPr>
            <w:tcW w:w="709" w:type="dxa"/>
          </w:tcPr>
          <w:p w:rsidR="00E80B26" w:rsidRPr="00DC11F5" w:rsidRDefault="00E80B26" w:rsidP="00CE2F69">
            <w:pPr>
              <w:jc w:val="center"/>
            </w:pPr>
          </w:p>
        </w:tc>
        <w:tc>
          <w:tcPr>
            <w:tcW w:w="1984" w:type="dxa"/>
          </w:tcPr>
          <w:p w:rsidR="00E80B26" w:rsidRDefault="00E80B26" w:rsidP="00CE2F69">
            <w:pPr>
              <w:jc w:val="center"/>
            </w:pPr>
            <w:r>
              <w:t>10</w:t>
            </w:r>
          </w:p>
        </w:tc>
      </w:tr>
      <w:tr w:rsidR="00E80B26" w:rsidRPr="00DC11F5" w:rsidTr="00CE2F69">
        <w:tc>
          <w:tcPr>
            <w:tcW w:w="431" w:type="dxa"/>
          </w:tcPr>
          <w:p w:rsidR="00E80B26" w:rsidRPr="00DC11F5" w:rsidRDefault="00E80B26" w:rsidP="00CE2F69">
            <w:pPr>
              <w:pStyle w:val="ListParagraph"/>
              <w:ind w:left="0"/>
              <w:jc w:val="both"/>
            </w:pPr>
          </w:p>
        </w:tc>
        <w:tc>
          <w:tcPr>
            <w:tcW w:w="4819" w:type="dxa"/>
          </w:tcPr>
          <w:p w:rsidR="00E80B26" w:rsidRPr="00DC11F5" w:rsidRDefault="00E80B26" w:rsidP="00CE2F69">
            <w:pPr>
              <w:jc w:val="both"/>
            </w:pPr>
            <w:r w:rsidRPr="00DC11F5">
              <w:t xml:space="preserve">Итого </w:t>
            </w:r>
          </w:p>
        </w:tc>
        <w:tc>
          <w:tcPr>
            <w:tcW w:w="851" w:type="dxa"/>
          </w:tcPr>
          <w:p w:rsidR="00E80B26" w:rsidRPr="00DC11F5" w:rsidRDefault="00E80B26" w:rsidP="00CE2F69">
            <w:pPr>
              <w:jc w:val="center"/>
            </w:pPr>
            <w:r>
              <w:t>10</w:t>
            </w:r>
          </w:p>
        </w:tc>
        <w:tc>
          <w:tcPr>
            <w:tcW w:w="850" w:type="dxa"/>
          </w:tcPr>
          <w:p w:rsidR="00E80B26" w:rsidRPr="005472E2" w:rsidRDefault="00E80B26" w:rsidP="00CE2F69">
            <w:pPr>
              <w:jc w:val="center"/>
            </w:pPr>
            <w:r>
              <w:t>8(1*)</w:t>
            </w:r>
          </w:p>
        </w:tc>
        <w:tc>
          <w:tcPr>
            <w:tcW w:w="709" w:type="dxa"/>
          </w:tcPr>
          <w:p w:rsidR="00E80B26" w:rsidRPr="00DC11F5" w:rsidRDefault="00E80B26" w:rsidP="00CE2F69">
            <w:pPr>
              <w:jc w:val="center"/>
            </w:pPr>
          </w:p>
        </w:tc>
        <w:tc>
          <w:tcPr>
            <w:tcW w:w="1984" w:type="dxa"/>
          </w:tcPr>
          <w:p w:rsidR="00E80B26" w:rsidRPr="00DC11F5" w:rsidRDefault="00E80B26" w:rsidP="00CE2F69">
            <w:pPr>
              <w:jc w:val="center"/>
            </w:pPr>
            <w:r>
              <w:t>88</w:t>
            </w:r>
          </w:p>
        </w:tc>
      </w:tr>
    </w:tbl>
    <w:p w:rsidR="00E80B26" w:rsidRPr="000F440F" w:rsidRDefault="00E80B26" w:rsidP="00D00133">
      <w:pPr>
        <w:autoSpaceDE w:val="0"/>
        <w:autoSpaceDN w:val="0"/>
        <w:adjustRightInd w:val="0"/>
        <w:jc w:val="both"/>
      </w:pPr>
    </w:p>
    <w:p w:rsidR="00E80B26" w:rsidRPr="00DC11F5" w:rsidRDefault="00E80B2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80B26" w:rsidRPr="00DC11F5" w:rsidRDefault="00E80B26" w:rsidP="00D00133">
      <w:pPr>
        <w:autoSpaceDE w:val="0"/>
        <w:autoSpaceDN w:val="0"/>
        <w:adjustRightInd w:val="0"/>
        <w:ind w:left="1440"/>
        <w:jc w:val="center"/>
        <w:rPr>
          <w:b/>
        </w:rPr>
      </w:pPr>
    </w:p>
    <w:p w:rsidR="00E80B26" w:rsidRPr="00DC11F5" w:rsidRDefault="00E80B26" w:rsidP="00F0399E">
      <w:pPr>
        <w:numPr>
          <w:ilvl w:val="2"/>
          <w:numId w:val="7"/>
        </w:numPr>
        <w:autoSpaceDE w:val="0"/>
        <w:autoSpaceDN w:val="0"/>
        <w:adjustRightInd w:val="0"/>
        <w:rPr>
          <w:b/>
        </w:rPr>
      </w:pPr>
      <w:r w:rsidRPr="00DC11F5">
        <w:rPr>
          <w:b/>
        </w:rPr>
        <w:t>Содержание лекционного курса</w:t>
      </w:r>
    </w:p>
    <w:p w:rsidR="00E80B26" w:rsidRPr="00DC11F5" w:rsidRDefault="00E80B2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2551"/>
        <w:gridCol w:w="6589"/>
      </w:tblGrid>
      <w:tr w:rsidR="00E80B26" w:rsidRPr="00DC11F5" w:rsidTr="008C6560">
        <w:tc>
          <w:tcPr>
            <w:tcW w:w="431" w:type="dxa"/>
          </w:tcPr>
          <w:p w:rsidR="00E80B26" w:rsidRPr="007B023B" w:rsidRDefault="00E80B26" w:rsidP="00935672">
            <w:pPr>
              <w:jc w:val="center"/>
              <w:rPr>
                <w:b/>
              </w:rPr>
            </w:pPr>
            <w:r w:rsidRPr="007B023B">
              <w:rPr>
                <w:b/>
              </w:rPr>
              <w:t>№ п/п</w:t>
            </w:r>
          </w:p>
        </w:tc>
        <w:tc>
          <w:tcPr>
            <w:tcW w:w="2551" w:type="dxa"/>
          </w:tcPr>
          <w:p w:rsidR="00E80B26" w:rsidRPr="007B023B" w:rsidRDefault="00E80B26" w:rsidP="00935672">
            <w:pPr>
              <w:jc w:val="center"/>
              <w:rPr>
                <w:b/>
              </w:rPr>
            </w:pPr>
            <w:r w:rsidRPr="007B023B">
              <w:rPr>
                <w:b/>
              </w:rPr>
              <w:t>Наименование темы (раздела) дисциплины</w:t>
            </w:r>
          </w:p>
        </w:tc>
        <w:tc>
          <w:tcPr>
            <w:tcW w:w="6589" w:type="dxa"/>
          </w:tcPr>
          <w:p w:rsidR="00E80B26" w:rsidRPr="007B023B" w:rsidRDefault="00E80B26" w:rsidP="009658B9">
            <w:pPr>
              <w:jc w:val="center"/>
              <w:rPr>
                <w:b/>
              </w:rPr>
            </w:pPr>
            <w:r w:rsidRPr="007B023B">
              <w:rPr>
                <w:b/>
              </w:rPr>
              <w:t>Содержание лекционного занятия</w:t>
            </w:r>
          </w:p>
        </w:tc>
      </w:tr>
      <w:tr w:rsidR="00E80B26" w:rsidRPr="00DC11F5" w:rsidTr="008C6560">
        <w:tc>
          <w:tcPr>
            <w:tcW w:w="431" w:type="dxa"/>
          </w:tcPr>
          <w:p w:rsidR="00E80B26" w:rsidRPr="007B023B" w:rsidRDefault="00E80B26" w:rsidP="008C6560">
            <w:r>
              <w:t>1.</w:t>
            </w:r>
          </w:p>
        </w:tc>
        <w:tc>
          <w:tcPr>
            <w:tcW w:w="2551" w:type="dxa"/>
          </w:tcPr>
          <w:p w:rsidR="00E80B26" w:rsidRPr="006C4512" w:rsidRDefault="00E80B26" w:rsidP="009F7895">
            <w:r w:rsidRPr="006C4512">
              <w:t>Определение природы социального конфликта</w:t>
            </w:r>
          </w:p>
        </w:tc>
        <w:tc>
          <w:tcPr>
            <w:tcW w:w="6589" w:type="dxa"/>
          </w:tcPr>
          <w:p w:rsidR="00E80B26" w:rsidRPr="006C4512" w:rsidRDefault="00E80B26" w:rsidP="00D77716">
            <w:pPr>
              <w:jc w:val="both"/>
              <w:rPr>
                <w:color w:val="000000"/>
              </w:rPr>
            </w:pPr>
            <w:r w:rsidRPr="006C4512">
              <w:rPr>
                <w:color w:val="000000"/>
              </w:rPr>
              <w:t xml:space="preserve">Основные подходы к понятию «конфликт». </w:t>
            </w:r>
          </w:p>
          <w:p w:rsidR="00E80B26" w:rsidRPr="006C4512" w:rsidRDefault="00E80B26" w:rsidP="00D77716">
            <w:pPr>
              <w:jc w:val="both"/>
              <w:rPr>
                <w:color w:val="000000"/>
              </w:rPr>
            </w:pPr>
            <w:r w:rsidRPr="006C4512">
              <w:rPr>
                <w:color w:val="000000"/>
              </w:rPr>
              <w:t xml:space="preserve">Природа социального конфликта. </w:t>
            </w:r>
          </w:p>
          <w:p w:rsidR="00E80B26" w:rsidRPr="006C4512" w:rsidRDefault="00E80B26" w:rsidP="00D77716">
            <w:pPr>
              <w:jc w:val="both"/>
            </w:pPr>
            <w:r w:rsidRPr="006C4512">
              <w:rPr>
                <w:color w:val="000000"/>
              </w:rPr>
              <w:t>Конфликтная природа управленческих отношений.</w:t>
            </w:r>
          </w:p>
          <w:p w:rsidR="00E80B26" w:rsidRPr="006C4512" w:rsidRDefault="00E80B26" w:rsidP="00D77716">
            <w:pPr>
              <w:jc w:val="both"/>
              <w:rPr>
                <w:color w:val="000000"/>
              </w:rPr>
            </w:pPr>
            <w:r w:rsidRPr="006C4512">
              <w:rPr>
                <w:color w:val="000000"/>
              </w:rPr>
              <w:t>Определение конфликта в системе управления.</w:t>
            </w:r>
          </w:p>
          <w:p w:rsidR="00E80B26" w:rsidRPr="006C4512" w:rsidRDefault="00E80B26" w:rsidP="00D77716">
            <w:pPr>
              <w:jc w:val="both"/>
              <w:rPr>
                <w:color w:val="000000"/>
              </w:rPr>
            </w:pPr>
            <w:r w:rsidRPr="006C4512">
              <w:rPr>
                <w:color w:val="000000"/>
              </w:rPr>
              <w:t xml:space="preserve">Соотношение понятий социального конфликта и конфликта в системе управления. </w:t>
            </w:r>
          </w:p>
          <w:p w:rsidR="00E80B26" w:rsidRPr="006C4512" w:rsidRDefault="00E80B26" w:rsidP="00D77716">
            <w:pPr>
              <w:jc w:val="both"/>
            </w:pPr>
            <w:r w:rsidRPr="006C4512">
              <w:rPr>
                <w:color w:val="000000"/>
              </w:rPr>
              <w:t>Классификация конфликтов в системе управления.</w:t>
            </w:r>
          </w:p>
        </w:tc>
      </w:tr>
      <w:tr w:rsidR="00E80B26" w:rsidRPr="00DC11F5" w:rsidTr="008C6560">
        <w:tc>
          <w:tcPr>
            <w:tcW w:w="431" w:type="dxa"/>
          </w:tcPr>
          <w:p w:rsidR="00E80B26" w:rsidRPr="007B023B" w:rsidRDefault="00E80B26" w:rsidP="008C6560">
            <w:r>
              <w:t>2.</w:t>
            </w:r>
          </w:p>
        </w:tc>
        <w:tc>
          <w:tcPr>
            <w:tcW w:w="2551" w:type="dxa"/>
          </w:tcPr>
          <w:p w:rsidR="00E80B26" w:rsidRPr="006C4512" w:rsidRDefault="00E80B26" w:rsidP="009F7895">
            <w:r w:rsidRPr="006C4512">
              <w:t>Накопление знаний о конфликтах и становление конфликтологии</w:t>
            </w:r>
          </w:p>
        </w:tc>
        <w:tc>
          <w:tcPr>
            <w:tcW w:w="6589" w:type="dxa"/>
          </w:tcPr>
          <w:p w:rsidR="00E80B26" w:rsidRPr="006C4512" w:rsidRDefault="00E80B26" w:rsidP="00D77716">
            <w:pPr>
              <w:jc w:val="both"/>
            </w:pPr>
            <w:r w:rsidRPr="006C4512">
              <w:rPr>
                <w:color w:val="000000"/>
              </w:rPr>
              <w:t>Природа конфликтов в системе управления с точки зрения классиков конфликтологии и представителей современных концепций.</w:t>
            </w:r>
          </w:p>
          <w:p w:rsidR="00E80B26" w:rsidRPr="006C4512" w:rsidRDefault="00E80B26" w:rsidP="00D77716">
            <w:pPr>
              <w:jc w:val="both"/>
            </w:pPr>
            <w:r w:rsidRPr="006C4512">
              <w:rPr>
                <w:color w:val="000000"/>
              </w:rPr>
              <w:t xml:space="preserve">Конфликт как социальная аномалия в структурном функционализме. Формирование конфликтной модели в социологии К. Маркса, Г. Зиммеля, конфликтная модель общества Р. Дарендорфа, концепция позитивно-функционального конфликта </w:t>
            </w:r>
            <w:r w:rsidRPr="006C4512">
              <w:rPr>
                <w:color w:val="000000"/>
                <w:lang w:val="en-US" w:eastAsia="en-US"/>
              </w:rPr>
              <w:t>JI</w:t>
            </w:r>
            <w:r w:rsidRPr="006C4512">
              <w:rPr>
                <w:color w:val="000000"/>
                <w:lang w:eastAsia="en-US"/>
              </w:rPr>
              <w:t xml:space="preserve">. </w:t>
            </w:r>
            <w:r w:rsidRPr="006C4512">
              <w:rPr>
                <w:color w:val="000000"/>
              </w:rPr>
              <w:t>Козера.</w:t>
            </w:r>
          </w:p>
          <w:p w:rsidR="00E80B26" w:rsidRPr="006C4512" w:rsidRDefault="00E80B26" w:rsidP="00D77716">
            <w:pPr>
              <w:jc w:val="both"/>
            </w:pPr>
            <w:r w:rsidRPr="006C4512">
              <w:rPr>
                <w:color w:val="000000"/>
              </w:rPr>
              <w:t>Психологическая традиция в изучении конфликтов: интрапсихическая интерпретация конфликтов, ситуационный подход, когнитивные модели.</w:t>
            </w:r>
          </w:p>
          <w:p w:rsidR="00E80B26" w:rsidRPr="006C4512" w:rsidRDefault="00E80B26" w:rsidP="00D77716">
            <w:pPr>
              <w:jc w:val="both"/>
            </w:pPr>
            <w:r w:rsidRPr="006C4512">
              <w:rPr>
                <w:color w:val="000000"/>
              </w:rPr>
              <w:t>Становление отечественной конфликтологии – конец 80-х-90-е годы. Основные современные направления исследований.</w:t>
            </w:r>
          </w:p>
        </w:tc>
      </w:tr>
      <w:tr w:rsidR="00E80B26" w:rsidRPr="00DC11F5" w:rsidTr="008C6560">
        <w:trPr>
          <w:trHeight w:val="829"/>
        </w:trPr>
        <w:tc>
          <w:tcPr>
            <w:tcW w:w="431" w:type="dxa"/>
          </w:tcPr>
          <w:p w:rsidR="00E80B26" w:rsidRPr="007B023B" w:rsidRDefault="00E80B26" w:rsidP="009F7895">
            <w:pPr>
              <w:pStyle w:val="ListParagraph"/>
              <w:numPr>
                <w:ilvl w:val="0"/>
                <w:numId w:val="9"/>
              </w:numPr>
              <w:ind w:left="0"/>
              <w:jc w:val="both"/>
            </w:pPr>
            <w:r w:rsidRPr="007B023B">
              <w:t>3</w:t>
            </w:r>
            <w:r>
              <w:t>.</w:t>
            </w:r>
          </w:p>
        </w:tc>
        <w:tc>
          <w:tcPr>
            <w:tcW w:w="2551" w:type="dxa"/>
          </w:tcPr>
          <w:p w:rsidR="00E80B26" w:rsidRPr="006C4512" w:rsidRDefault="00E80B26" w:rsidP="009F7895">
            <w:r w:rsidRPr="006C4512">
              <w:t>Теория механизмов возникновения конфликтов</w:t>
            </w:r>
          </w:p>
        </w:tc>
        <w:tc>
          <w:tcPr>
            <w:tcW w:w="6589" w:type="dxa"/>
          </w:tcPr>
          <w:p w:rsidR="00E80B26" w:rsidRDefault="00E80B26" w:rsidP="009F7895">
            <w:pPr>
              <w:jc w:val="both"/>
              <w:rPr>
                <w:color w:val="000000"/>
                <w:spacing w:val="4"/>
              </w:rPr>
            </w:pPr>
            <w:r w:rsidRPr="006C4512">
              <w:rPr>
                <w:color w:val="000000"/>
                <w:spacing w:val="4"/>
              </w:rPr>
              <w:t xml:space="preserve">Формулы конфликтов. </w:t>
            </w:r>
          </w:p>
          <w:p w:rsidR="00E80B26" w:rsidRPr="006C4512" w:rsidRDefault="00E80B26" w:rsidP="009F7895">
            <w:pPr>
              <w:jc w:val="both"/>
            </w:pPr>
            <w:r w:rsidRPr="006C4512">
              <w:rPr>
                <w:color w:val="000000"/>
                <w:spacing w:val="4"/>
              </w:rPr>
              <w:t xml:space="preserve">Конфликты и трансактный анализ. </w:t>
            </w:r>
          </w:p>
        </w:tc>
      </w:tr>
      <w:tr w:rsidR="00E80B26" w:rsidRPr="00DC11F5" w:rsidTr="008C6560">
        <w:tc>
          <w:tcPr>
            <w:tcW w:w="431" w:type="dxa"/>
          </w:tcPr>
          <w:p w:rsidR="00E80B26" w:rsidRPr="007B023B" w:rsidRDefault="00E80B26" w:rsidP="009F7895">
            <w:pPr>
              <w:pStyle w:val="ListParagraph"/>
              <w:numPr>
                <w:ilvl w:val="0"/>
                <w:numId w:val="9"/>
              </w:numPr>
              <w:ind w:left="0"/>
              <w:jc w:val="both"/>
            </w:pPr>
            <w:r w:rsidRPr="007B023B">
              <w:t>4</w:t>
            </w:r>
            <w:r>
              <w:t>.</w:t>
            </w:r>
          </w:p>
        </w:tc>
        <w:tc>
          <w:tcPr>
            <w:tcW w:w="2551" w:type="dxa"/>
          </w:tcPr>
          <w:p w:rsidR="00E80B26" w:rsidRPr="006C4512" w:rsidRDefault="00E80B26" w:rsidP="009F7895">
            <w:r w:rsidRPr="006C4512">
              <w:t>Теории поведения личности в конфликте</w:t>
            </w:r>
          </w:p>
        </w:tc>
        <w:tc>
          <w:tcPr>
            <w:tcW w:w="6589" w:type="dxa"/>
          </w:tcPr>
          <w:p w:rsidR="00E80B26" w:rsidRPr="006C4512" w:rsidRDefault="00E80B26" w:rsidP="009F7895">
            <w:pPr>
              <w:jc w:val="both"/>
            </w:pPr>
            <w:r w:rsidRPr="006C4512">
              <w:rPr>
                <w:color w:val="000000"/>
                <w:spacing w:val="-4"/>
              </w:rPr>
              <w:t>Основные модели поведения личности в конфликтном взаимодействии. Стратегии поведения в конфликте. Стиль поведения в конфликте. Типы конфликтных личностей.</w:t>
            </w:r>
          </w:p>
        </w:tc>
      </w:tr>
      <w:tr w:rsidR="00E80B26" w:rsidRPr="00DC11F5" w:rsidTr="008C6560">
        <w:tc>
          <w:tcPr>
            <w:tcW w:w="431" w:type="dxa"/>
          </w:tcPr>
          <w:p w:rsidR="00E80B26" w:rsidRPr="007B023B" w:rsidRDefault="00E80B26" w:rsidP="009F7895">
            <w:pPr>
              <w:pStyle w:val="ListParagraph"/>
              <w:numPr>
                <w:ilvl w:val="0"/>
                <w:numId w:val="9"/>
              </w:numPr>
              <w:ind w:left="0"/>
              <w:jc w:val="both"/>
            </w:pPr>
            <w:r w:rsidRPr="007B023B">
              <w:t>5</w:t>
            </w:r>
            <w:r>
              <w:t>.</w:t>
            </w:r>
          </w:p>
        </w:tc>
        <w:tc>
          <w:tcPr>
            <w:tcW w:w="2551" w:type="dxa"/>
          </w:tcPr>
          <w:p w:rsidR="00E80B26" w:rsidRPr="006C4512" w:rsidRDefault="00E80B26" w:rsidP="009F7895">
            <w:r w:rsidRPr="006C4512">
              <w:t>Системные характеристики организационных конфликтов</w:t>
            </w:r>
          </w:p>
        </w:tc>
        <w:tc>
          <w:tcPr>
            <w:tcW w:w="6589" w:type="dxa"/>
          </w:tcPr>
          <w:p w:rsidR="00E80B26" w:rsidRPr="006C4512" w:rsidRDefault="00E80B26" w:rsidP="009F7895">
            <w:pPr>
              <w:ind w:firstLine="360"/>
              <w:jc w:val="both"/>
            </w:pPr>
            <w:r w:rsidRPr="006C4512">
              <w:rPr>
                <w:color w:val="000000"/>
              </w:rPr>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E80B26" w:rsidRPr="006C4512" w:rsidRDefault="00E80B26" w:rsidP="009F7895">
            <w:pPr>
              <w:ind w:firstLine="360"/>
              <w:jc w:val="both"/>
            </w:pPr>
            <w:r w:rsidRPr="006C4512">
              <w:rPr>
                <w:color w:val="000000"/>
              </w:rPr>
              <w:t>Динамические показатели конфликта: стадии и фазы процесса конфликта. Конфликтная ситуация как первая стадия 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деэскалации конфликта.</w:t>
            </w:r>
          </w:p>
          <w:p w:rsidR="00E80B26" w:rsidRPr="006C4512" w:rsidRDefault="00E80B26" w:rsidP="009F7895">
            <w:pPr>
              <w:ind w:firstLine="360"/>
              <w:jc w:val="both"/>
            </w:pPr>
            <w:r w:rsidRPr="006C4512">
              <w:rPr>
                <w:color w:val="000000"/>
              </w:rPr>
              <w:t>Поведение в конфликте. Модель двойной заинтересованности. Стратегии и тактики поведения в конфликте.</w:t>
            </w:r>
          </w:p>
          <w:p w:rsidR="00E80B26" w:rsidRPr="006C4512" w:rsidRDefault="00E80B26" w:rsidP="009F7895">
            <w:pPr>
              <w:ind w:firstLine="360"/>
              <w:jc w:val="both"/>
            </w:pPr>
            <w:r w:rsidRPr="006C4512">
              <w:rPr>
                <w:color w:val="000000"/>
              </w:rPr>
              <w:t>Завершение конфликта и его основные формы. Функции и последствия конфликтов в системе управления.</w:t>
            </w:r>
          </w:p>
          <w:p w:rsidR="00E80B26" w:rsidRPr="006C4512" w:rsidRDefault="00E80B26" w:rsidP="009F7895">
            <w:pPr>
              <w:ind w:firstLine="360"/>
              <w:jc w:val="both"/>
            </w:pPr>
            <w:r w:rsidRPr="006C4512">
              <w:rPr>
                <w:color w:val="000000"/>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E80B26" w:rsidRPr="00DC11F5" w:rsidTr="008C6560">
        <w:tc>
          <w:tcPr>
            <w:tcW w:w="431" w:type="dxa"/>
          </w:tcPr>
          <w:p w:rsidR="00E80B26" w:rsidRPr="007B023B" w:rsidRDefault="00E80B26" w:rsidP="009F7895">
            <w:pPr>
              <w:pStyle w:val="ListParagraph"/>
              <w:numPr>
                <w:ilvl w:val="0"/>
                <w:numId w:val="9"/>
              </w:numPr>
              <w:ind w:left="0"/>
              <w:jc w:val="both"/>
            </w:pPr>
            <w:r w:rsidRPr="007B023B">
              <w:t>6</w:t>
            </w:r>
            <w:r>
              <w:t>.</w:t>
            </w:r>
          </w:p>
        </w:tc>
        <w:tc>
          <w:tcPr>
            <w:tcW w:w="2551" w:type="dxa"/>
          </w:tcPr>
          <w:p w:rsidR="00E80B26" w:rsidRPr="006C4512" w:rsidRDefault="00E80B26" w:rsidP="009F7895">
            <w:r w:rsidRPr="006C4512">
              <w:t>Методы диагностики организационных конфликтов</w:t>
            </w:r>
          </w:p>
        </w:tc>
        <w:tc>
          <w:tcPr>
            <w:tcW w:w="6589" w:type="dxa"/>
          </w:tcPr>
          <w:p w:rsidR="00E80B26" w:rsidRPr="006C4512" w:rsidRDefault="00E80B26" w:rsidP="009F7895">
            <w:pPr>
              <w:ind w:firstLine="360"/>
              <w:jc w:val="both"/>
            </w:pPr>
            <w:r w:rsidRPr="006C4512">
              <w:rPr>
                <w:color w:val="000000"/>
              </w:rPr>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E80B26" w:rsidRPr="006C4512" w:rsidRDefault="00E80B26" w:rsidP="009F7895">
            <w:pPr>
              <w:ind w:firstLine="360"/>
              <w:jc w:val="both"/>
            </w:pPr>
            <w:r w:rsidRPr="006C4512">
              <w:rPr>
                <w:color w:val="000000"/>
              </w:rPr>
              <w:t>Методики диагностики внутриличностных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E80B26" w:rsidRPr="006C4512" w:rsidRDefault="00E80B26" w:rsidP="009F7895">
            <w:pPr>
              <w:ind w:firstLine="360"/>
              <w:jc w:val="both"/>
            </w:pPr>
            <w:r w:rsidRPr="006C4512">
              <w:rPr>
                <w:color w:val="000000"/>
              </w:rPr>
              <w:t>Методики диагностики межличностных конфликтов. Использование социометрического метода для диагностики.</w:t>
            </w:r>
          </w:p>
          <w:p w:rsidR="00E80B26" w:rsidRPr="006C4512" w:rsidRDefault="00E80B26" w:rsidP="009F7895">
            <w:pPr>
              <w:ind w:firstLine="360"/>
              <w:jc w:val="both"/>
            </w:pPr>
            <w:r w:rsidRPr="006C4512">
              <w:rPr>
                <w:color w:val="000000"/>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E80B26" w:rsidRPr="00DC11F5" w:rsidTr="008C6560">
        <w:tc>
          <w:tcPr>
            <w:tcW w:w="431" w:type="dxa"/>
          </w:tcPr>
          <w:p w:rsidR="00E80B26" w:rsidRPr="007B023B" w:rsidRDefault="00E80B26" w:rsidP="009F7895">
            <w:pPr>
              <w:pStyle w:val="ListParagraph"/>
              <w:numPr>
                <w:ilvl w:val="0"/>
                <w:numId w:val="9"/>
              </w:numPr>
              <w:ind w:left="0"/>
              <w:jc w:val="both"/>
            </w:pPr>
            <w:r w:rsidRPr="007B023B">
              <w:t>7</w:t>
            </w:r>
            <w:r>
              <w:t>.</w:t>
            </w:r>
          </w:p>
        </w:tc>
        <w:tc>
          <w:tcPr>
            <w:tcW w:w="2551" w:type="dxa"/>
          </w:tcPr>
          <w:p w:rsidR="00E80B26" w:rsidRPr="006C4512" w:rsidRDefault="00E80B26" w:rsidP="009F7895">
            <w:r w:rsidRPr="006C4512">
              <w:t>Методы управления конфликтами</w:t>
            </w:r>
          </w:p>
        </w:tc>
        <w:tc>
          <w:tcPr>
            <w:tcW w:w="6589" w:type="dxa"/>
          </w:tcPr>
          <w:p w:rsidR="00E80B26" w:rsidRPr="006C4512" w:rsidRDefault="00E80B26" w:rsidP="009F7895">
            <w:pPr>
              <w:ind w:firstLine="360"/>
              <w:jc w:val="both"/>
            </w:pPr>
            <w:r w:rsidRPr="006C4512">
              <w:rPr>
                <w:color w:val="000000"/>
              </w:rPr>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E80B26" w:rsidRPr="006C4512" w:rsidRDefault="00E80B26" w:rsidP="009F7895">
            <w:pPr>
              <w:ind w:firstLine="360"/>
              <w:jc w:val="both"/>
            </w:pPr>
            <w:r w:rsidRPr="006C4512">
              <w:rPr>
                <w:color w:val="000000"/>
              </w:rPr>
              <w:t>Основные стратегии управления конфликтами. Различные типологии стратегий управления конфликтами. «Эскалирующий» и «деэскалирующие» стратегии. Особенности и проблемы применения при работе с конфликтами стратегий регулирования, решения и разрешения конфликтов.</w:t>
            </w:r>
          </w:p>
          <w:p w:rsidR="00E80B26" w:rsidRPr="006C4512" w:rsidRDefault="00E80B26" w:rsidP="009F7895">
            <w:pPr>
              <w:ind w:firstLine="360"/>
              <w:jc w:val="both"/>
            </w:pPr>
            <w:r w:rsidRPr="006C4512">
              <w:rPr>
                <w:color w:val="000000"/>
              </w:rPr>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E80B26" w:rsidRPr="006C4512" w:rsidRDefault="00E80B26" w:rsidP="009F7895">
            <w:pPr>
              <w:ind w:firstLine="360"/>
              <w:jc w:val="both"/>
            </w:pPr>
            <w:r w:rsidRPr="006C4512">
              <w:rPr>
                <w:color w:val="000000"/>
              </w:rPr>
              <w:t>Игровые методы управления конфликтами.</w:t>
            </w:r>
          </w:p>
        </w:tc>
      </w:tr>
      <w:tr w:rsidR="00E80B26" w:rsidRPr="00DC11F5" w:rsidTr="008C6560">
        <w:tc>
          <w:tcPr>
            <w:tcW w:w="431" w:type="dxa"/>
          </w:tcPr>
          <w:p w:rsidR="00E80B26" w:rsidRPr="007B023B" w:rsidRDefault="00E80B26" w:rsidP="009F7895">
            <w:pPr>
              <w:pStyle w:val="ListParagraph"/>
              <w:numPr>
                <w:ilvl w:val="0"/>
                <w:numId w:val="9"/>
              </w:numPr>
              <w:ind w:left="0"/>
              <w:jc w:val="both"/>
            </w:pPr>
            <w:r w:rsidRPr="007B023B">
              <w:t>8</w:t>
            </w:r>
            <w:r>
              <w:t>.</w:t>
            </w:r>
          </w:p>
        </w:tc>
        <w:tc>
          <w:tcPr>
            <w:tcW w:w="2551" w:type="dxa"/>
          </w:tcPr>
          <w:p w:rsidR="00E80B26" w:rsidRPr="006C4512" w:rsidRDefault="00E80B26" w:rsidP="009F7895">
            <w:r w:rsidRPr="006C4512">
              <w:t>Социальные технологии управления конфликтами</w:t>
            </w:r>
          </w:p>
        </w:tc>
        <w:tc>
          <w:tcPr>
            <w:tcW w:w="6589" w:type="dxa"/>
          </w:tcPr>
          <w:p w:rsidR="00E80B26" w:rsidRPr="006C4512" w:rsidRDefault="00E80B26" w:rsidP="009F7895">
            <w:pPr>
              <w:ind w:firstLine="360"/>
              <w:jc w:val="both"/>
            </w:pPr>
            <w:r w:rsidRPr="006C4512">
              <w:rPr>
                <w:color w:val="000000"/>
              </w:rPr>
              <w:t>Проблемы технологизации деятельности по управлению конфликтами. Особенности существующих технологий.</w:t>
            </w:r>
          </w:p>
          <w:p w:rsidR="00E80B26" w:rsidRPr="006C4512" w:rsidRDefault="00E80B26" w:rsidP="009F7895">
            <w:pPr>
              <w:ind w:firstLine="360"/>
              <w:jc w:val="both"/>
            </w:pPr>
            <w:r w:rsidRPr="006C4512">
              <w:rPr>
                <w:color w:val="000000"/>
              </w:rPr>
              <w:t>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Мастенбруком. «Принципиальные переговоры» Фишера и Юри.</w:t>
            </w:r>
          </w:p>
          <w:p w:rsidR="00E80B26" w:rsidRPr="006C4512" w:rsidRDefault="00E80B26" w:rsidP="009F7895">
            <w:pPr>
              <w:ind w:firstLine="357"/>
              <w:jc w:val="both"/>
            </w:pPr>
            <w:r w:rsidRPr="006C4512">
              <w:rPr>
                <w:color w:val="000000"/>
              </w:rPr>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E80B26" w:rsidRPr="006C4512" w:rsidRDefault="00E80B26" w:rsidP="009F7895">
            <w:pPr>
              <w:ind w:firstLine="360"/>
              <w:jc w:val="both"/>
            </w:pPr>
            <w:r w:rsidRPr="006C4512">
              <w:rPr>
                <w:color w:val="000000"/>
              </w:rPr>
              <w:t>Преимущества и сложности использования технологий переговоров и посредничества при решении конфликтов в системе управления.</w:t>
            </w:r>
          </w:p>
        </w:tc>
      </w:tr>
      <w:tr w:rsidR="00E80B26" w:rsidRPr="00DC11F5" w:rsidTr="008C6560">
        <w:tc>
          <w:tcPr>
            <w:tcW w:w="431" w:type="dxa"/>
          </w:tcPr>
          <w:p w:rsidR="00E80B26" w:rsidRPr="007B023B" w:rsidRDefault="00E80B26" w:rsidP="009F7895">
            <w:pPr>
              <w:pStyle w:val="ListParagraph"/>
              <w:numPr>
                <w:ilvl w:val="0"/>
                <w:numId w:val="9"/>
              </w:numPr>
              <w:ind w:left="0"/>
              <w:jc w:val="both"/>
            </w:pPr>
            <w:r w:rsidRPr="007B023B">
              <w:t>9</w:t>
            </w:r>
            <w:r>
              <w:t>.</w:t>
            </w:r>
          </w:p>
        </w:tc>
        <w:tc>
          <w:tcPr>
            <w:tcW w:w="2551" w:type="dxa"/>
          </w:tcPr>
          <w:p w:rsidR="00E80B26" w:rsidRPr="006C4512" w:rsidRDefault="00E80B26" w:rsidP="009F7895">
            <w:r w:rsidRPr="006C4512">
              <w:t>Технологии эффективного общения и рационального поведения в конфликте</w:t>
            </w:r>
          </w:p>
        </w:tc>
        <w:tc>
          <w:tcPr>
            <w:tcW w:w="6589" w:type="dxa"/>
          </w:tcPr>
          <w:p w:rsidR="00E80B26" w:rsidRPr="006C4512" w:rsidRDefault="00E80B26" w:rsidP="009F7895">
            <w:pPr>
              <w:ind w:firstLine="357"/>
              <w:jc w:val="both"/>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E80B26" w:rsidRPr="00DC11F5" w:rsidRDefault="00E80B26" w:rsidP="00D00133">
      <w:pPr>
        <w:autoSpaceDE w:val="0"/>
        <w:autoSpaceDN w:val="0"/>
        <w:adjustRightInd w:val="0"/>
        <w:jc w:val="center"/>
      </w:pPr>
    </w:p>
    <w:p w:rsidR="00E80B26" w:rsidRPr="00DC11F5" w:rsidRDefault="00E80B26" w:rsidP="0099483A">
      <w:pPr>
        <w:autoSpaceDE w:val="0"/>
        <w:autoSpaceDN w:val="0"/>
        <w:adjustRightInd w:val="0"/>
        <w:rPr>
          <w:b/>
        </w:rPr>
      </w:pPr>
      <w:r w:rsidRPr="00DC11F5">
        <w:rPr>
          <w:b/>
        </w:rPr>
        <w:t>4.2.2. Содержание практических занятий</w:t>
      </w:r>
    </w:p>
    <w:p w:rsidR="00E80B26" w:rsidRPr="00DC11F5" w:rsidRDefault="00E80B2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2551"/>
        <w:gridCol w:w="6589"/>
      </w:tblGrid>
      <w:tr w:rsidR="00E80B26" w:rsidRPr="002D0F2F" w:rsidTr="008C6560">
        <w:tc>
          <w:tcPr>
            <w:tcW w:w="431" w:type="dxa"/>
          </w:tcPr>
          <w:p w:rsidR="00E80B26" w:rsidRPr="002D0F2F" w:rsidRDefault="00E80B26" w:rsidP="00A96FF5">
            <w:pPr>
              <w:jc w:val="center"/>
              <w:rPr>
                <w:b/>
              </w:rPr>
            </w:pPr>
            <w:r w:rsidRPr="002D0F2F">
              <w:rPr>
                <w:b/>
              </w:rPr>
              <w:t>№ п/п</w:t>
            </w:r>
          </w:p>
        </w:tc>
        <w:tc>
          <w:tcPr>
            <w:tcW w:w="2551" w:type="dxa"/>
          </w:tcPr>
          <w:p w:rsidR="00E80B26" w:rsidRPr="002D0F2F" w:rsidRDefault="00E80B26" w:rsidP="00A96FF5">
            <w:pPr>
              <w:jc w:val="center"/>
              <w:rPr>
                <w:b/>
              </w:rPr>
            </w:pPr>
            <w:r w:rsidRPr="002D0F2F">
              <w:rPr>
                <w:b/>
              </w:rPr>
              <w:t>Наименование темы (раздела) дисциплины</w:t>
            </w:r>
          </w:p>
        </w:tc>
        <w:tc>
          <w:tcPr>
            <w:tcW w:w="6589" w:type="dxa"/>
          </w:tcPr>
          <w:p w:rsidR="00E80B26" w:rsidRPr="002D0F2F" w:rsidRDefault="00E80B26" w:rsidP="002D0F2F">
            <w:pPr>
              <w:jc w:val="center"/>
              <w:rPr>
                <w:b/>
              </w:rPr>
            </w:pPr>
            <w:r w:rsidRPr="002D0F2F">
              <w:rPr>
                <w:b/>
              </w:rPr>
              <w:t>Содержание п</w:t>
            </w:r>
            <w:r>
              <w:rPr>
                <w:b/>
              </w:rPr>
              <w:t>рактического занятия</w:t>
            </w:r>
          </w:p>
        </w:tc>
      </w:tr>
      <w:tr w:rsidR="00E80B26" w:rsidRPr="002D0F2F" w:rsidTr="008C6560">
        <w:tc>
          <w:tcPr>
            <w:tcW w:w="431" w:type="dxa"/>
          </w:tcPr>
          <w:p w:rsidR="00E80B26" w:rsidRPr="002D0F2F" w:rsidRDefault="00E80B26" w:rsidP="009F7895">
            <w:pPr>
              <w:pStyle w:val="ListParagraph"/>
              <w:ind w:left="0"/>
            </w:pPr>
            <w:r>
              <w:t>1.</w:t>
            </w:r>
          </w:p>
        </w:tc>
        <w:tc>
          <w:tcPr>
            <w:tcW w:w="2551" w:type="dxa"/>
          </w:tcPr>
          <w:p w:rsidR="00E80B26" w:rsidRPr="009F7895" w:rsidRDefault="00E80B26" w:rsidP="009F7895">
            <w:r w:rsidRPr="009F7895">
              <w:t>Определение природы социального конфликта</w:t>
            </w:r>
          </w:p>
        </w:tc>
        <w:tc>
          <w:tcPr>
            <w:tcW w:w="6589" w:type="dxa"/>
          </w:tcPr>
          <w:p w:rsidR="00E80B26" w:rsidRPr="009F7895" w:rsidRDefault="00E80B26" w:rsidP="00A42DC4">
            <w:pPr>
              <w:pStyle w:val="ListParagraph"/>
              <w:numPr>
                <w:ilvl w:val="0"/>
                <w:numId w:val="19"/>
              </w:numPr>
              <w:tabs>
                <w:tab w:val="left" w:pos="267"/>
              </w:tabs>
              <w:ind w:left="0" w:firstLine="0"/>
            </w:pPr>
            <w:r w:rsidRPr="009F7895">
              <w:rPr>
                <w:color w:val="000000"/>
              </w:rPr>
              <w:t>Основные подходы к определению понятия «социальный конфликт».</w:t>
            </w:r>
          </w:p>
          <w:p w:rsidR="00E80B26" w:rsidRPr="009F7895" w:rsidRDefault="00E80B26" w:rsidP="00A42DC4">
            <w:pPr>
              <w:pStyle w:val="ListParagraph"/>
              <w:numPr>
                <w:ilvl w:val="0"/>
                <w:numId w:val="19"/>
              </w:numPr>
              <w:tabs>
                <w:tab w:val="left" w:pos="287"/>
              </w:tabs>
              <w:ind w:left="0" w:firstLine="0"/>
            </w:pPr>
            <w:r w:rsidRPr="009F7895">
              <w:rPr>
                <w:color w:val="000000"/>
              </w:rPr>
              <w:t>Природа возникновения социальных конфликтов.</w:t>
            </w:r>
          </w:p>
          <w:p w:rsidR="00E80B26" w:rsidRPr="009F7895" w:rsidRDefault="00E80B26" w:rsidP="00A42DC4">
            <w:pPr>
              <w:pStyle w:val="ListParagraph"/>
              <w:numPr>
                <w:ilvl w:val="0"/>
                <w:numId w:val="19"/>
              </w:numPr>
              <w:tabs>
                <w:tab w:val="left" w:pos="287"/>
              </w:tabs>
              <w:ind w:left="0" w:firstLine="0"/>
            </w:pPr>
            <w:r w:rsidRPr="009F7895">
              <w:rPr>
                <w:color w:val="000000"/>
              </w:rPr>
              <w:t>Формы взаимодействия, относящиеся к конфликтным. Основные признаки конфликта.</w:t>
            </w:r>
          </w:p>
          <w:p w:rsidR="00E80B26" w:rsidRPr="009F7895" w:rsidRDefault="00E80B26" w:rsidP="00A42DC4">
            <w:pPr>
              <w:pStyle w:val="ListParagraph"/>
              <w:numPr>
                <w:ilvl w:val="0"/>
                <w:numId w:val="19"/>
              </w:numPr>
              <w:tabs>
                <w:tab w:val="left" w:pos="298"/>
              </w:tabs>
              <w:ind w:left="0" w:firstLine="0"/>
            </w:pPr>
            <w:r w:rsidRPr="009F7895">
              <w:rPr>
                <w:color w:val="000000"/>
              </w:rPr>
              <w:t>Отличия конфликтного взаимодействия от других типов взаимодействий.</w:t>
            </w:r>
          </w:p>
          <w:p w:rsidR="00E80B26" w:rsidRPr="009F7895" w:rsidRDefault="00E80B26" w:rsidP="00A42DC4">
            <w:pPr>
              <w:pStyle w:val="ListParagraph"/>
              <w:numPr>
                <w:ilvl w:val="0"/>
                <w:numId w:val="19"/>
              </w:numPr>
              <w:tabs>
                <w:tab w:val="left" w:pos="298"/>
              </w:tabs>
              <w:ind w:left="0" w:firstLine="0"/>
            </w:pPr>
            <w:r w:rsidRPr="009F7895">
              <w:rPr>
                <w:color w:val="000000"/>
              </w:rPr>
              <w:t>Специфика организационного конфликтакак одного из видов социального конфликта.</w:t>
            </w:r>
          </w:p>
        </w:tc>
      </w:tr>
      <w:tr w:rsidR="00E80B26" w:rsidRPr="002D0F2F" w:rsidTr="008C6560">
        <w:tc>
          <w:tcPr>
            <w:tcW w:w="431" w:type="dxa"/>
          </w:tcPr>
          <w:p w:rsidR="00E80B26" w:rsidRDefault="00E80B26" w:rsidP="009F7895">
            <w:pPr>
              <w:pStyle w:val="ListParagraph"/>
              <w:ind w:left="0"/>
            </w:pPr>
            <w:r>
              <w:t>2.</w:t>
            </w:r>
          </w:p>
        </w:tc>
        <w:tc>
          <w:tcPr>
            <w:tcW w:w="2551" w:type="dxa"/>
          </w:tcPr>
          <w:p w:rsidR="00E80B26" w:rsidRPr="006C4512" w:rsidRDefault="00E80B26" w:rsidP="009F7895">
            <w:r w:rsidRPr="006C4512">
              <w:t>Накопление знаний о конфликтах и становление конфликтологии</w:t>
            </w:r>
          </w:p>
        </w:tc>
        <w:tc>
          <w:tcPr>
            <w:tcW w:w="6589" w:type="dxa"/>
          </w:tcPr>
          <w:p w:rsidR="00E80B26" w:rsidRPr="009F7895" w:rsidRDefault="00E80B26" w:rsidP="00A42DC4">
            <w:pPr>
              <w:pStyle w:val="ListParagraph"/>
              <w:numPr>
                <w:ilvl w:val="0"/>
                <w:numId w:val="20"/>
              </w:numPr>
              <w:tabs>
                <w:tab w:val="left" w:pos="223"/>
              </w:tabs>
              <w:ind w:left="0" w:firstLine="0"/>
            </w:pPr>
            <w:r w:rsidRPr="009F7895">
              <w:rPr>
                <w:color w:val="000000"/>
              </w:rPr>
              <w:t>Основные концепции социального конфликта, сформировавшиеся в рамках философско-</w:t>
            </w:r>
            <w:r w:rsidRPr="009F7895">
              <w:rPr>
                <w:color w:val="000000"/>
              </w:rPr>
              <w:br/>
              <w:t>социологической традиции.</w:t>
            </w:r>
          </w:p>
          <w:p w:rsidR="00E80B26" w:rsidRPr="009F7895" w:rsidRDefault="00E80B26" w:rsidP="00A42DC4">
            <w:pPr>
              <w:pStyle w:val="ListParagraph"/>
              <w:numPr>
                <w:ilvl w:val="0"/>
                <w:numId w:val="20"/>
              </w:numPr>
              <w:tabs>
                <w:tab w:val="left" w:pos="240"/>
              </w:tabs>
              <w:ind w:left="0" w:firstLine="0"/>
            </w:pPr>
            <w:r w:rsidRPr="009F7895">
              <w:rPr>
                <w:color w:val="000000"/>
              </w:rPr>
              <w:t>Существующие философско-социологические теории социального конфликта.</w:t>
            </w:r>
          </w:p>
          <w:p w:rsidR="00E80B26" w:rsidRPr="009F7895" w:rsidRDefault="00E80B26" w:rsidP="00A42DC4">
            <w:pPr>
              <w:pStyle w:val="ListParagraph"/>
              <w:numPr>
                <w:ilvl w:val="0"/>
                <w:numId w:val="20"/>
              </w:numPr>
              <w:tabs>
                <w:tab w:val="left" w:pos="249"/>
              </w:tabs>
              <w:ind w:left="0" w:firstLine="0"/>
            </w:pPr>
            <w:r w:rsidRPr="009F7895">
              <w:rPr>
                <w:color w:val="000000"/>
              </w:rPr>
              <w:t>Общие черты теорий, сформировавшихся в рамках</w:t>
            </w:r>
            <w:r w:rsidRPr="009F7895">
              <w:rPr>
                <w:color w:val="000000"/>
              </w:rPr>
              <w:br/>
              <w:t>психологического подхода.</w:t>
            </w:r>
          </w:p>
          <w:p w:rsidR="00E80B26" w:rsidRPr="009F7895" w:rsidRDefault="00E80B26" w:rsidP="00A42DC4">
            <w:pPr>
              <w:pStyle w:val="ListParagraph"/>
              <w:numPr>
                <w:ilvl w:val="0"/>
                <w:numId w:val="20"/>
              </w:numPr>
              <w:tabs>
                <w:tab w:val="left" w:pos="257"/>
              </w:tabs>
              <w:ind w:left="0" w:firstLine="0"/>
            </w:pPr>
            <w:r w:rsidRPr="009F7895">
              <w:rPr>
                <w:color w:val="000000"/>
              </w:rPr>
              <w:t>Основные тенденции в развитии конфликтологической мысли</w:t>
            </w:r>
          </w:p>
          <w:p w:rsidR="00E80B26" w:rsidRPr="009F7895" w:rsidRDefault="00E80B26" w:rsidP="00A42DC4">
            <w:pPr>
              <w:pStyle w:val="ListParagraph"/>
              <w:numPr>
                <w:ilvl w:val="0"/>
                <w:numId w:val="20"/>
              </w:numPr>
              <w:tabs>
                <w:tab w:val="left" w:pos="240"/>
              </w:tabs>
              <w:ind w:left="0" w:firstLine="0"/>
            </w:pPr>
            <w:r w:rsidRPr="009F7895">
              <w:rPr>
                <w:color w:val="000000"/>
              </w:rPr>
              <w:t>Различия в развитии конфликтологии в России по сравнению с мировыми тенденциями.</w:t>
            </w:r>
          </w:p>
        </w:tc>
      </w:tr>
      <w:tr w:rsidR="00E80B26" w:rsidRPr="002D0F2F" w:rsidTr="008C6560">
        <w:tc>
          <w:tcPr>
            <w:tcW w:w="431" w:type="dxa"/>
          </w:tcPr>
          <w:p w:rsidR="00E80B26" w:rsidRPr="002D0F2F" w:rsidRDefault="00E80B26" w:rsidP="009F7895">
            <w:pPr>
              <w:pStyle w:val="ListParagraph"/>
              <w:numPr>
                <w:ilvl w:val="0"/>
                <w:numId w:val="9"/>
              </w:numPr>
              <w:ind w:left="0"/>
              <w:jc w:val="both"/>
            </w:pPr>
            <w:r>
              <w:t>3.</w:t>
            </w:r>
          </w:p>
        </w:tc>
        <w:tc>
          <w:tcPr>
            <w:tcW w:w="2551" w:type="dxa"/>
          </w:tcPr>
          <w:p w:rsidR="00E80B26" w:rsidRPr="009F7895" w:rsidRDefault="00E80B26" w:rsidP="009F7895">
            <w:r w:rsidRPr="009F7895">
              <w:t>Теория механизмов возникновения конфликтов</w:t>
            </w:r>
          </w:p>
        </w:tc>
        <w:tc>
          <w:tcPr>
            <w:tcW w:w="6589" w:type="dxa"/>
          </w:tcPr>
          <w:p w:rsidR="00E80B26" w:rsidRPr="009F7895" w:rsidRDefault="00E80B26" w:rsidP="00A42DC4">
            <w:pPr>
              <w:pStyle w:val="ListParagraph"/>
              <w:numPr>
                <w:ilvl w:val="0"/>
                <w:numId w:val="21"/>
              </w:numPr>
              <w:tabs>
                <w:tab w:val="left" w:pos="204"/>
              </w:tabs>
              <w:ind w:left="0" w:firstLine="0"/>
              <w:rPr>
                <w:color w:val="000000"/>
                <w:spacing w:val="4"/>
              </w:rPr>
            </w:pPr>
            <w:r w:rsidRPr="009F7895">
              <w:rPr>
                <w:color w:val="000000"/>
                <w:spacing w:val="4"/>
              </w:rPr>
              <w:t xml:space="preserve">Основные направления изучения теории конфликтов. </w:t>
            </w:r>
          </w:p>
          <w:p w:rsidR="00E80B26" w:rsidRPr="009F7895" w:rsidRDefault="00E80B26" w:rsidP="00A42DC4">
            <w:pPr>
              <w:pStyle w:val="ListParagraph"/>
              <w:numPr>
                <w:ilvl w:val="0"/>
                <w:numId w:val="21"/>
              </w:numPr>
              <w:tabs>
                <w:tab w:val="left" w:pos="204"/>
              </w:tabs>
              <w:ind w:left="0" w:firstLine="0"/>
              <w:rPr>
                <w:color w:val="000000"/>
                <w:spacing w:val="4"/>
              </w:rPr>
            </w:pPr>
            <w:r w:rsidRPr="009F7895">
              <w:rPr>
                <w:color w:val="000000"/>
                <w:spacing w:val="4"/>
              </w:rPr>
              <w:t xml:space="preserve">Закономерности возникновения и разгорания конфликтов. </w:t>
            </w:r>
          </w:p>
          <w:p w:rsidR="00E80B26" w:rsidRPr="009F7895" w:rsidRDefault="00E80B26" w:rsidP="00A42DC4">
            <w:pPr>
              <w:pStyle w:val="ListParagraph"/>
              <w:numPr>
                <w:ilvl w:val="0"/>
                <w:numId w:val="21"/>
              </w:numPr>
              <w:tabs>
                <w:tab w:val="left" w:pos="204"/>
              </w:tabs>
              <w:ind w:left="0" w:firstLine="0"/>
              <w:rPr>
                <w:color w:val="000000"/>
                <w:spacing w:val="4"/>
              </w:rPr>
            </w:pPr>
            <w:r w:rsidRPr="009F7895">
              <w:rPr>
                <w:color w:val="000000"/>
                <w:spacing w:val="4"/>
              </w:rPr>
              <w:t>Формулы конфликтов как символическое выражение основных закономерностей конфликтов.</w:t>
            </w:r>
          </w:p>
          <w:p w:rsidR="00E80B26" w:rsidRPr="009F7895" w:rsidRDefault="00E80B26" w:rsidP="00A42DC4">
            <w:pPr>
              <w:pStyle w:val="ListParagraph"/>
              <w:numPr>
                <w:ilvl w:val="0"/>
                <w:numId w:val="21"/>
              </w:numPr>
              <w:tabs>
                <w:tab w:val="left" w:pos="204"/>
              </w:tabs>
              <w:ind w:left="0" w:firstLine="0"/>
              <w:rPr>
                <w:color w:val="000000"/>
                <w:spacing w:val="4"/>
              </w:rPr>
            </w:pPr>
            <w:r w:rsidRPr="009F7895">
              <w:rPr>
                <w:color w:val="000000"/>
                <w:spacing w:val="4"/>
              </w:rPr>
              <w:t>Типы конфликтогенов.</w:t>
            </w:r>
          </w:p>
          <w:p w:rsidR="00E80B26" w:rsidRPr="009F7895" w:rsidRDefault="00E80B26" w:rsidP="00A42DC4">
            <w:pPr>
              <w:pStyle w:val="ListParagraph"/>
              <w:numPr>
                <w:ilvl w:val="0"/>
                <w:numId w:val="21"/>
              </w:numPr>
              <w:tabs>
                <w:tab w:val="left" w:pos="204"/>
              </w:tabs>
              <w:ind w:left="0" w:firstLine="0"/>
              <w:rPr>
                <w:color w:val="000000"/>
                <w:spacing w:val="4"/>
              </w:rPr>
            </w:pPr>
            <w:r w:rsidRPr="009F7895">
              <w:rPr>
                <w:color w:val="000000"/>
                <w:spacing w:val="4"/>
              </w:rPr>
              <w:t>Правила бесконфликтного взаимодействия людей.</w:t>
            </w:r>
          </w:p>
          <w:p w:rsidR="00E80B26" w:rsidRPr="009F7895" w:rsidRDefault="00E80B26" w:rsidP="00A42DC4">
            <w:pPr>
              <w:pStyle w:val="ListParagraph"/>
              <w:numPr>
                <w:ilvl w:val="0"/>
                <w:numId w:val="21"/>
              </w:numPr>
              <w:tabs>
                <w:tab w:val="left" w:pos="204"/>
              </w:tabs>
              <w:ind w:left="0" w:firstLine="0"/>
              <w:rPr>
                <w:color w:val="000000"/>
                <w:spacing w:val="4"/>
              </w:rPr>
            </w:pPr>
            <w:r w:rsidRPr="009F7895">
              <w:rPr>
                <w:color w:val="000000"/>
                <w:spacing w:val="4"/>
              </w:rPr>
              <w:t>Теория трансактного анализа Э. Берна. Ее применение в конфликтологии.</w:t>
            </w:r>
          </w:p>
        </w:tc>
      </w:tr>
      <w:tr w:rsidR="00E80B26" w:rsidRPr="002D0F2F" w:rsidTr="008C6560">
        <w:tc>
          <w:tcPr>
            <w:tcW w:w="431" w:type="dxa"/>
          </w:tcPr>
          <w:p w:rsidR="00E80B26" w:rsidRPr="002D0F2F" w:rsidRDefault="00E80B26" w:rsidP="009F7895">
            <w:pPr>
              <w:pStyle w:val="ListParagraph"/>
              <w:numPr>
                <w:ilvl w:val="0"/>
                <w:numId w:val="9"/>
              </w:numPr>
              <w:ind w:left="0"/>
              <w:jc w:val="both"/>
            </w:pPr>
            <w:r>
              <w:t>4.</w:t>
            </w:r>
          </w:p>
        </w:tc>
        <w:tc>
          <w:tcPr>
            <w:tcW w:w="2551" w:type="dxa"/>
          </w:tcPr>
          <w:p w:rsidR="00E80B26" w:rsidRPr="009F7895" w:rsidRDefault="00E80B26" w:rsidP="009F7895">
            <w:r w:rsidRPr="009F7895">
              <w:t>Теории поведения личности в конфликте</w:t>
            </w:r>
          </w:p>
        </w:tc>
        <w:tc>
          <w:tcPr>
            <w:tcW w:w="6589" w:type="dxa"/>
          </w:tcPr>
          <w:p w:rsidR="00E80B26" w:rsidRPr="009F7895" w:rsidRDefault="00E80B26" w:rsidP="00A42DC4">
            <w:pPr>
              <w:pStyle w:val="ListParagraph"/>
              <w:numPr>
                <w:ilvl w:val="0"/>
                <w:numId w:val="22"/>
              </w:numPr>
              <w:tabs>
                <w:tab w:val="left" w:pos="204"/>
              </w:tabs>
              <w:ind w:left="0" w:firstLine="0"/>
              <w:rPr>
                <w:color w:val="000000"/>
                <w:spacing w:val="-4"/>
              </w:rPr>
            </w:pPr>
            <w:r w:rsidRPr="009F7895">
              <w:rPr>
                <w:color w:val="000000"/>
                <w:spacing w:val="-4"/>
              </w:rPr>
              <w:t xml:space="preserve">Основные модели поведения личности в конфликтном взаимодействии. </w:t>
            </w:r>
          </w:p>
          <w:p w:rsidR="00E80B26" w:rsidRPr="009F7895" w:rsidRDefault="00E80B26" w:rsidP="00A42DC4">
            <w:pPr>
              <w:pStyle w:val="ListParagraph"/>
              <w:numPr>
                <w:ilvl w:val="0"/>
                <w:numId w:val="22"/>
              </w:numPr>
              <w:tabs>
                <w:tab w:val="left" w:pos="204"/>
              </w:tabs>
              <w:ind w:left="0" w:firstLine="0"/>
              <w:rPr>
                <w:color w:val="000000"/>
                <w:spacing w:val="-4"/>
              </w:rPr>
            </w:pPr>
            <w:r w:rsidRPr="009F7895">
              <w:rPr>
                <w:color w:val="000000"/>
                <w:spacing w:val="-4"/>
              </w:rPr>
              <w:t xml:space="preserve">Стратегии поведения в конфликте. Двухмерная модель стратегии поведения личности в конфликтном взаимодействии. </w:t>
            </w:r>
          </w:p>
          <w:p w:rsidR="00E80B26" w:rsidRPr="009F7895" w:rsidRDefault="00E80B26" w:rsidP="00A42DC4">
            <w:pPr>
              <w:pStyle w:val="ListParagraph"/>
              <w:numPr>
                <w:ilvl w:val="0"/>
                <w:numId w:val="22"/>
              </w:numPr>
              <w:tabs>
                <w:tab w:val="left" w:pos="204"/>
              </w:tabs>
              <w:ind w:left="0" w:firstLine="0"/>
              <w:rPr>
                <w:color w:val="000000"/>
                <w:spacing w:val="-4"/>
              </w:rPr>
            </w:pPr>
            <w:r w:rsidRPr="009F7895">
              <w:rPr>
                <w:color w:val="000000"/>
                <w:spacing w:val="-4"/>
              </w:rPr>
              <w:t>Способы конфликтного взаимодействия.</w:t>
            </w:r>
          </w:p>
          <w:p w:rsidR="00E80B26" w:rsidRPr="009F7895" w:rsidRDefault="00E80B26" w:rsidP="00A42DC4">
            <w:pPr>
              <w:pStyle w:val="ListParagraph"/>
              <w:numPr>
                <w:ilvl w:val="0"/>
                <w:numId w:val="22"/>
              </w:numPr>
              <w:tabs>
                <w:tab w:val="left" w:pos="204"/>
              </w:tabs>
              <w:ind w:left="0" w:firstLine="0"/>
              <w:rPr>
                <w:color w:val="000000"/>
                <w:spacing w:val="-4"/>
              </w:rPr>
            </w:pPr>
            <w:r w:rsidRPr="009F7895">
              <w:rPr>
                <w:color w:val="000000"/>
                <w:spacing w:val="-4"/>
              </w:rPr>
              <w:t>Трехмерная модель стратегии поведения личности в конфликтном взаимодействии.</w:t>
            </w:r>
          </w:p>
          <w:p w:rsidR="00E80B26" w:rsidRPr="009F7895" w:rsidRDefault="00E80B26" w:rsidP="00A42DC4">
            <w:pPr>
              <w:pStyle w:val="ListParagraph"/>
              <w:numPr>
                <w:ilvl w:val="0"/>
                <w:numId w:val="22"/>
              </w:numPr>
              <w:tabs>
                <w:tab w:val="left" w:pos="204"/>
              </w:tabs>
              <w:ind w:left="0" w:firstLine="0"/>
              <w:rPr>
                <w:color w:val="000000"/>
                <w:spacing w:val="-4"/>
              </w:rPr>
            </w:pPr>
            <w:r w:rsidRPr="009F7895">
              <w:rPr>
                <w:color w:val="000000"/>
                <w:spacing w:val="-4"/>
              </w:rPr>
              <w:t xml:space="preserve">Стиль поведения в конфликте. </w:t>
            </w:r>
          </w:p>
          <w:p w:rsidR="00E80B26" w:rsidRPr="009F7895" w:rsidRDefault="00E80B26" w:rsidP="00A42DC4">
            <w:pPr>
              <w:pStyle w:val="ListParagraph"/>
              <w:numPr>
                <w:ilvl w:val="0"/>
                <w:numId w:val="22"/>
              </w:numPr>
              <w:tabs>
                <w:tab w:val="left" w:pos="204"/>
              </w:tabs>
              <w:ind w:left="0" w:firstLine="0"/>
              <w:rPr>
                <w:color w:val="000000"/>
                <w:spacing w:val="-4"/>
              </w:rPr>
            </w:pPr>
            <w:r w:rsidRPr="009F7895">
              <w:rPr>
                <w:color w:val="000000"/>
                <w:spacing w:val="-4"/>
              </w:rPr>
              <w:t xml:space="preserve">Индивидуальные стили поведения личности в конфликте. </w:t>
            </w:r>
          </w:p>
          <w:p w:rsidR="00E80B26" w:rsidRPr="009F7895" w:rsidRDefault="00E80B26" w:rsidP="00A42DC4">
            <w:pPr>
              <w:pStyle w:val="ListParagraph"/>
              <w:numPr>
                <w:ilvl w:val="0"/>
                <w:numId w:val="22"/>
              </w:numPr>
              <w:tabs>
                <w:tab w:val="left" w:pos="204"/>
              </w:tabs>
              <w:ind w:left="0" w:firstLine="0"/>
            </w:pPr>
            <w:r w:rsidRPr="009F7895">
              <w:rPr>
                <w:color w:val="000000"/>
                <w:spacing w:val="-4"/>
              </w:rPr>
              <w:t>Типы конфликтных личностей.</w:t>
            </w:r>
          </w:p>
        </w:tc>
      </w:tr>
      <w:tr w:rsidR="00E80B26" w:rsidRPr="002D0F2F" w:rsidTr="008C6560">
        <w:tc>
          <w:tcPr>
            <w:tcW w:w="431" w:type="dxa"/>
          </w:tcPr>
          <w:p w:rsidR="00E80B26" w:rsidRPr="002D0F2F" w:rsidRDefault="00E80B26" w:rsidP="009F7895">
            <w:pPr>
              <w:pStyle w:val="ListParagraph"/>
              <w:ind w:left="0"/>
              <w:jc w:val="both"/>
            </w:pPr>
            <w:r>
              <w:t>5.</w:t>
            </w:r>
          </w:p>
        </w:tc>
        <w:tc>
          <w:tcPr>
            <w:tcW w:w="2551" w:type="dxa"/>
          </w:tcPr>
          <w:p w:rsidR="00E80B26" w:rsidRPr="006C4512" w:rsidRDefault="00E80B26" w:rsidP="009F7895">
            <w:r w:rsidRPr="006C4512">
              <w:t>Системные характеристики организационных конфликтов</w:t>
            </w:r>
          </w:p>
        </w:tc>
        <w:tc>
          <w:tcPr>
            <w:tcW w:w="6589" w:type="dxa"/>
          </w:tcPr>
          <w:p w:rsidR="00E80B26" w:rsidRPr="009F7895" w:rsidRDefault="00E80B26" w:rsidP="00A42DC4">
            <w:pPr>
              <w:pStyle w:val="ListParagraph"/>
              <w:numPr>
                <w:ilvl w:val="0"/>
                <w:numId w:val="23"/>
              </w:numPr>
              <w:tabs>
                <w:tab w:val="left" w:pos="232"/>
              </w:tabs>
              <w:ind w:left="0" w:firstLine="0"/>
            </w:pPr>
            <w:r w:rsidRPr="009F7895">
              <w:rPr>
                <w:color w:val="000000"/>
              </w:rPr>
              <w:t xml:space="preserve">Показатели характеризующие структуру конфликта. </w:t>
            </w:r>
          </w:p>
          <w:p w:rsidR="00E80B26" w:rsidRPr="009F7895" w:rsidRDefault="00E80B26" w:rsidP="00A42DC4">
            <w:pPr>
              <w:pStyle w:val="ListParagraph"/>
              <w:numPr>
                <w:ilvl w:val="0"/>
                <w:numId w:val="23"/>
              </w:numPr>
              <w:tabs>
                <w:tab w:val="left" w:pos="249"/>
              </w:tabs>
              <w:ind w:left="0" w:firstLine="0"/>
            </w:pPr>
            <w:r w:rsidRPr="009F7895">
              <w:rPr>
                <w:color w:val="000000"/>
              </w:rPr>
              <w:t>Отличия структурной и процессуальной моделей социального конфликта.</w:t>
            </w:r>
          </w:p>
          <w:p w:rsidR="00E80B26" w:rsidRPr="009F7895" w:rsidRDefault="00E80B26" w:rsidP="00A42DC4">
            <w:pPr>
              <w:pStyle w:val="ListParagraph"/>
              <w:numPr>
                <w:ilvl w:val="0"/>
                <w:numId w:val="23"/>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E80B26" w:rsidRPr="009F7895" w:rsidRDefault="00E80B26" w:rsidP="00A42DC4">
            <w:pPr>
              <w:pStyle w:val="ListParagraph"/>
              <w:numPr>
                <w:ilvl w:val="0"/>
                <w:numId w:val="23"/>
              </w:numPr>
              <w:tabs>
                <w:tab w:val="left" w:pos="240"/>
              </w:tabs>
              <w:ind w:left="0" w:firstLine="0"/>
            </w:pPr>
            <w:r w:rsidRPr="009F7895">
              <w:rPr>
                <w:color w:val="000000"/>
              </w:rPr>
              <w:t>Процесс эскалации конфликта. Существующие модели эскалации конфликта.</w:t>
            </w:r>
          </w:p>
          <w:p w:rsidR="00E80B26" w:rsidRPr="009F7895" w:rsidRDefault="00E80B26" w:rsidP="00A42DC4">
            <w:pPr>
              <w:pStyle w:val="ListParagraph"/>
              <w:numPr>
                <w:ilvl w:val="0"/>
                <w:numId w:val="23"/>
              </w:numPr>
              <w:tabs>
                <w:tab w:val="left" w:pos="249"/>
              </w:tabs>
              <w:ind w:left="0" w:firstLine="0"/>
            </w:pPr>
            <w:r w:rsidRPr="009F7895">
              <w:rPr>
                <w:color w:val="000000"/>
              </w:rPr>
              <w:t>Особенности постадийного развития эскалации конфликта.</w:t>
            </w:r>
          </w:p>
          <w:p w:rsidR="00E80B26" w:rsidRPr="009F7895" w:rsidRDefault="00E80B26" w:rsidP="00A42DC4">
            <w:pPr>
              <w:pStyle w:val="ListParagraph"/>
              <w:numPr>
                <w:ilvl w:val="0"/>
                <w:numId w:val="23"/>
              </w:numPr>
              <w:tabs>
                <w:tab w:val="left" w:pos="249"/>
              </w:tabs>
              <w:ind w:left="0" w:firstLine="0"/>
            </w:pPr>
            <w:r w:rsidRPr="009F7895">
              <w:rPr>
                <w:color w:val="000000"/>
              </w:rPr>
              <w:t>Суть модели двойной заинтересованности. Ее значение для определения стилей поведения в конфликте.</w:t>
            </w:r>
          </w:p>
        </w:tc>
      </w:tr>
      <w:tr w:rsidR="00E80B26" w:rsidRPr="002D0F2F" w:rsidTr="008C6560">
        <w:tc>
          <w:tcPr>
            <w:tcW w:w="431" w:type="dxa"/>
          </w:tcPr>
          <w:p w:rsidR="00E80B26" w:rsidRPr="002D0F2F" w:rsidRDefault="00E80B26" w:rsidP="009F7895">
            <w:pPr>
              <w:pStyle w:val="ListParagraph"/>
              <w:ind w:left="0"/>
              <w:jc w:val="both"/>
            </w:pPr>
            <w:r>
              <w:t>6.</w:t>
            </w:r>
          </w:p>
        </w:tc>
        <w:tc>
          <w:tcPr>
            <w:tcW w:w="2551" w:type="dxa"/>
          </w:tcPr>
          <w:p w:rsidR="00E80B26" w:rsidRPr="009F7895" w:rsidRDefault="00E80B26" w:rsidP="009F7895">
            <w:r w:rsidRPr="009F7895">
              <w:t>Методы диагностики организационных конфликтов</w:t>
            </w:r>
          </w:p>
        </w:tc>
        <w:tc>
          <w:tcPr>
            <w:tcW w:w="6589" w:type="dxa"/>
          </w:tcPr>
          <w:p w:rsidR="00E80B26" w:rsidRPr="009F7895" w:rsidRDefault="00E80B26" w:rsidP="00A42DC4">
            <w:pPr>
              <w:pStyle w:val="ListParagraph"/>
              <w:numPr>
                <w:ilvl w:val="0"/>
                <w:numId w:val="24"/>
              </w:numPr>
              <w:tabs>
                <w:tab w:val="left" w:pos="204"/>
              </w:tabs>
              <w:ind w:left="0" w:firstLine="0"/>
            </w:pPr>
            <w:r w:rsidRPr="009F7895">
              <w:rPr>
                <w:color w:val="000000"/>
              </w:rPr>
              <w:t xml:space="preserve">Диагностика конфликта. </w:t>
            </w:r>
          </w:p>
          <w:p w:rsidR="00E80B26" w:rsidRPr="009F7895" w:rsidRDefault="00E80B26" w:rsidP="00A42DC4">
            <w:pPr>
              <w:pStyle w:val="ListParagraph"/>
              <w:numPr>
                <w:ilvl w:val="0"/>
                <w:numId w:val="24"/>
              </w:numPr>
              <w:tabs>
                <w:tab w:val="left" w:pos="204"/>
              </w:tabs>
              <w:ind w:left="0" w:firstLine="0"/>
            </w:pPr>
            <w:r w:rsidRPr="009F7895">
              <w:rPr>
                <w:color w:val="000000"/>
              </w:rPr>
              <w:t>Основные группы методов диагностики конфликта.</w:t>
            </w:r>
          </w:p>
          <w:p w:rsidR="00E80B26" w:rsidRPr="009F7895" w:rsidRDefault="00E80B26" w:rsidP="00A42DC4">
            <w:pPr>
              <w:pStyle w:val="ListParagraph"/>
              <w:numPr>
                <w:ilvl w:val="0"/>
                <w:numId w:val="24"/>
              </w:numPr>
              <w:tabs>
                <w:tab w:val="left" w:pos="204"/>
              </w:tabs>
              <w:ind w:left="0" w:firstLine="0"/>
              <w:rPr>
                <w:color w:val="000000"/>
              </w:rPr>
            </w:pPr>
            <w:r w:rsidRPr="009F7895">
              <w:rPr>
                <w:color w:val="000000"/>
              </w:rPr>
              <w:t>Их преимущества и недостатки.</w:t>
            </w:r>
          </w:p>
          <w:p w:rsidR="00E80B26" w:rsidRPr="009F7895" w:rsidRDefault="00E80B26" w:rsidP="00A42DC4">
            <w:pPr>
              <w:pStyle w:val="ListParagraph"/>
              <w:numPr>
                <w:ilvl w:val="0"/>
                <w:numId w:val="24"/>
              </w:numPr>
              <w:tabs>
                <w:tab w:val="left" w:pos="204"/>
              </w:tabs>
              <w:ind w:left="0" w:firstLine="0"/>
            </w:pPr>
            <w:r w:rsidRPr="009F7895">
              <w:rPr>
                <w:color w:val="000000"/>
              </w:rPr>
              <w:t>Использование в диагностике конфликтов опросных</w:t>
            </w:r>
            <w:r w:rsidRPr="009F7895">
              <w:rPr>
                <w:color w:val="000000"/>
              </w:rPr>
              <w:br/>
              <w:t>методов.</w:t>
            </w:r>
          </w:p>
          <w:p w:rsidR="00E80B26" w:rsidRPr="009F7895" w:rsidRDefault="00E80B26" w:rsidP="00A42DC4">
            <w:pPr>
              <w:pStyle w:val="ListParagraph"/>
              <w:numPr>
                <w:ilvl w:val="0"/>
                <w:numId w:val="24"/>
              </w:numPr>
              <w:tabs>
                <w:tab w:val="left" w:pos="204"/>
              </w:tabs>
              <w:ind w:left="0" w:firstLine="0"/>
            </w:pPr>
            <w:r w:rsidRPr="009F7895">
              <w:rPr>
                <w:color w:val="000000"/>
              </w:rPr>
              <w:t>Методы, используемые для диагностики межгрупповых организационных конфликтов. Особенности этих методов</w:t>
            </w:r>
          </w:p>
        </w:tc>
      </w:tr>
      <w:tr w:rsidR="00E80B26" w:rsidRPr="002D0F2F" w:rsidTr="008C6560">
        <w:tc>
          <w:tcPr>
            <w:tcW w:w="431" w:type="dxa"/>
          </w:tcPr>
          <w:p w:rsidR="00E80B26" w:rsidRDefault="00E80B26" w:rsidP="009F7895">
            <w:pPr>
              <w:pStyle w:val="ListParagraph"/>
              <w:ind w:left="0"/>
              <w:jc w:val="both"/>
            </w:pPr>
            <w:r>
              <w:t>7.</w:t>
            </w:r>
          </w:p>
        </w:tc>
        <w:tc>
          <w:tcPr>
            <w:tcW w:w="2551" w:type="dxa"/>
          </w:tcPr>
          <w:p w:rsidR="00E80B26" w:rsidRPr="000D26E9" w:rsidRDefault="00E80B26" w:rsidP="009F7895">
            <w:r w:rsidRPr="000D26E9">
              <w:t>Методы управления конфликтами</w:t>
            </w:r>
          </w:p>
        </w:tc>
        <w:tc>
          <w:tcPr>
            <w:tcW w:w="6589" w:type="dxa"/>
          </w:tcPr>
          <w:p w:rsidR="00E80B26" w:rsidRPr="000D26E9" w:rsidRDefault="00E80B26" w:rsidP="00A42DC4">
            <w:pPr>
              <w:pStyle w:val="ListParagraph"/>
              <w:numPr>
                <w:ilvl w:val="0"/>
                <w:numId w:val="25"/>
              </w:numPr>
              <w:tabs>
                <w:tab w:val="left" w:pos="232"/>
              </w:tabs>
              <w:ind w:left="0" w:firstLine="0"/>
            </w:pPr>
            <w:r w:rsidRPr="000D26E9">
              <w:rPr>
                <w:color w:val="000000"/>
              </w:rPr>
              <w:t>Отличия широкого и узкого подходов к управлению</w:t>
            </w:r>
            <w:r w:rsidRPr="000D26E9">
              <w:rPr>
                <w:color w:val="000000"/>
              </w:rPr>
              <w:br/>
              <w:t>конфликтами.</w:t>
            </w:r>
          </w:p>
          <w:p w:rsidR="00E80B26" w:rsidRPr="000D26E9" w:rsidRDefault="00E80B26" w:rsidP="00A42DC4">
            <w:pPr>
              <w:pStyle w:val="ListParagraph"/>
              <w:numPr>
                <w:ilvl w:val="0"/>
                <w:numId w:val="25"/>
              </w:numPr>
              <w:tabs>
                <w:tab w:val="left" w:pos="249"/>
              </w:tabs>
              <w:ind w:left="0" w:firstLine="0"/>
            </w:pPr>
            <w:r w:rsidRPr="000D26E9">
              <w:rPr>
                <w:color w:val="000000"/>
              </w:rPr>
              <w:t>Управление конфликтами как отдельная управленческая функция.</w:t>
            </w:r>
          </w:p>
          <w:p w:rsidR="00E80B26" w:rsidRPr="000D26E9" w:rsidRDefault="00E80B26" w:rsidP="00A42DC4">
            <w:pPr>
              <w:pStyle w:val="ListParagraph"/>
              <w:numPr>
                <w:ilvl w:val="0"/>
                <w:numId w:val="25"/>
              </w:numPr>
              <w:tabs>
                <w:tab w:val="left" w:pos="249"/>
              </w:tabs>
              <w:ind w:left="0" w:firstLine="0"/>
            </w:pPr>
            <w:r w:rsidRPr="000D26E9">
              <w:rPr>
                <w:color w:val="000000"/>
              </w:rPr>
              <w:t>Классификации стратегий и методов</w:t>
            </w:r>
            <w:r w:rsidRPr="000D26E9">
              <w:rPr>
                <w:color w:val="000000"/>
              </w:rPr>
              <w:br/>
              <w:t>управления конфликтами.</w:t>
            </w:r>
          </w:p>
          <w:p w:rsidR="00E80B26" w:rsidRPr="000D26E9" w:rsidRDefault="00E80B26" w:rsidP="00A42DC4">
            <w:pPr>
              <w:pStyle w:val="ListParagraph"/>
              <w:numPr>
                <w:ilvl w:val="0"/>
                <w:numId w:val="25"/>
              </w:numPr>
              <w:tabs>
                <w:tab w:val="left" w:pos="232"/>
              </w:tabs>
              <w:ind w:left="0" w:firstLine="0"/>
            </w:pPr>
            <w:r w:rsidRPr="000D26E9">
              <w:rPr>
                <w:color w:val="000000"/>
              </w:rPr>
              <w:t>Возможности, условия реализации и ограничения стратегий управления конфликтами.</w:t>
            </w:r>
          </w:p>
          <w:p w:rsidR="00E80B26" w:rsidRPr="000D26E9" w:rsidRDefault="00E80B26" w:rsidP="00A42DC4">
            <w:pPr>
              <w:pStyle w:val="ListParagraph"/>
              <w:numPr>
                <w:ilvl w:val="0"/>
                <w:numId w:val="25"/>
              </w:numPr>
              <w:tabs>
                <w:tab w:val="left" w:pos="240"/>
              </w:tabs>
              <w:ind w:left="0" w:firstLine="0"/>
            </w:pPr>
            <w:r w:rsidRPr="000D26E9">
              <w:rPr>
                <w:color w:val="000000"/>
              </w:rPr>
              <w:t>Различия в применении методов управления конфликтами для разных типов конфликтов (внутри- и межорганизационных, экономических, социальных, трудовых и пр.).</w:t>
            </w:r>
          </w:p>
        </w:tc>
      </w:tr>
      <w:tr w:rsidR="00E80B26" w:rsidRPr="002D0F2F" w:rsidTr="008C6560">
        <w:tc>
          <w:tcPr>
            <w:tcW w:w="431" w:type="dxa"/>
          </w:tcPr>
          <w:p w:rsidR="00E80B26" w:rsidRDefault="00E80B26" w:rsidP="009F7895">
            <w:pPr>
              <w:pStyle w:val="ListParagraph"/>
              <w:ind w:left="0"/>
              <w:jc w:val="both"/>
            </w:pPr>
            <w:r>
              <w:t>8.</w:t>
            </w:r>
          </w:p>
        </w:tc>
        <w:tc>
          <w:tcPr>
            <w:tcW w:w="2551" w:type="dxa"/>
          </w:tcPr>
          <w:p w:rsidR="00E80B26" w:rsidRPr="000D26E9" w:rsidRDefault="00E80B26" w:rsidP="009F7895">
            <w:r w:rsidRPr="000D26E9">
              <w:t>Социальные технологии управления конфликтами</w:t>
            </w:r>
          </w:p>
        </w:tc>
        <w:tc>
          <w:tcPr>
            <w:tcW w:w="6589" w:type="dxa"/>
          </w:tcPr>
          <w:p w:rsidR="00E80B26" w:rsidRPr="000D26E9" w:rsidRDefault="00E80B26" w:rsidP="00A42DC4">
            <w:pPr>
              <w:pStyle w:val="ListParagraph"/>
              <w:numPr>
                <w:ilvl w:val="0"/>
                <w:numId w:val="26"/>
              </w:numPr>
              <w:tabs>
                <w:tab w:val="left" w:pos="206"/>
              </w:tabs>
              <w:ind w:left="0" w:firstLine="0"/>
            </w:pPr>
            <w:r w:rsidRPr="000D26E9">
              <w:rPr>
                <w:color w:val="000000"/>
              </w:rPr>
              <w:t xml:space="preserve">Типы конфликтов, в которых можно эффективно применять технологии переговоров и посредничества. </w:t>
            </w:r>
          </w:p>
          <w:p w:rsidR="00E80B26" w:rsidRPr="000D26E9" w:rsidRDefault="00E80B26" w:rsidP="00A42DC4">
            <w:pPr>
              <w:pStyle w:val="ListParagraph"/>
              <w:numPr>
                <w:ilvl w:val="0"/>
                <w:numId w:val="26"/>
              </w:numPr>
              <w:tabs>
                <w:tab w:val="left" w:pos="232"/>
              </w:tabs>
              <w:ind w:left="0" w:firstLine="0"/>
              <w:rPr>
                <w:color w:val="000000"/>
              </w:rPr>
            </w:pPr>
            <w:r w:rsidRPr="000D26E9">
              <w:rPr>
                <w:color w:val="000000"/>
              </w:rPr>
              <w:t xml:space="preserve">Условия использования технологию переговоров. </w:t>
            </w:r>
          </w:p>
          <w:p w:rsidR="00E80B26" w:rsidRPr="000D26E9" w:rsidRDefault="00E80B26" w:rsidP="00A42DC4">
            <w:pPr>
              <w:pStyle w:val="ListParagraph"/>
              <w:numPr>
                <w:ilvl w:val="0"/>
                <w:numId w:val="26"/>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E80B26" w:rsidRPr="000D26E9" w:rsidRDefault="00E80B26" w:rsidP="00A42DC4">
            <w:pPr>
              <w:pStyle w:val="ListParagraph"/>
              <w:numPr>
                <w:ilvl w:val="0"/>
                <w:numId w:val="26"/>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E80B26" w:rsidRPr="000D26E9" w:rsidRDefault="00E80B26" w:rsidP="00A42DC4">
            <w:pPr>
              <w:pStyle w:val="ListParagraph"/>
              <w:numPr>
                <w:ilvl w:val="0"/>
                <w:numId w:val="26"/>
              </w:numPr>
              <w:tabs>
                <w:tab w:val="left" w:pos="240"/>
              </w:tabs>
              <w:ind w:left="0" w:firstLine="0"/>
            </w:pPr>
            <w:r w:rsidRPr="000D26E9">
              <w:rPr>
                <w:color w:val="000000"/>
              </w:rPr>
              <w:t>Возможные альтернативы технологиям переговоров и посредничества.</w:t>
            </w:r>
          </w:p>
        </w:tc>
      </w:tr>
      <w:tr w:rsidR="00E80B26" w:rsidRPr="002D0F2F" w:rsidTr="008C6560">
        <w:tc>
          <w:tcPr>
            <w:tcW w:w="431" w:type="dxa"/>
          </w:tcPr>
          <w:p w:rsidR="00E80B26" w:rsidRDefault="00E80B26" w:rsidP="009F7895">
            <w:pPr>
              <w:pStyle w:val="ListParagraph"/>
              <w:ind w:left="0"/>
              <w:jc w:val="both"/>
            </w:pPr>
            <w:r>
              <w:t>9.</w:t>
            </w:r>
          </w:p>
        </w:tc>
        <w:tc>
          <w:tcPr>
            <w:tcW w:w="2551" w:type="dxa"/>
          </w:tcPr>
          <w:p w:rsidR="00E80B26" w:rsidRPr="000D26E9" w:rsidRDefault="00E80B26" w:rsidP="009F7895">
            <w:r w:rsidRPr="000D26E9">
              <w:t>Технологии эффективного общения и рационального поведения в конфликте</w:t>
            </w:r>
          </w:p>
        </w:tc>
        <w:tc>
          <w:tcPr>
            <w:tcW w:w="6589" w:type="dxa"/>
          </w:tcPr>
          <w:p w:rsidR="00E80B26" w:rsidRPr="000D26E9" w:rsidRDefault="00E80B26" w:rsidP="00A42DC4">
            <w:pPr>
              <w:pStyle w:val="ListParagraph"/>
              <w:numPr>
                <w:ilvl w:val="0"/>
                <w:numId w:val="27"/>
              </w:numPr>
              <w:tabs>
                <w:tab w:val="left" w:pos="204"/>
              </w:tabs>
              <w:ind w:left="0" w:firstLine="0"/>
              <w:rPr>
                <w:bCs/>
              </w:rPr>
            </w:pPr>
            <w:r w:rsidRPr="000D26E9">
              <w:rPr>
                <w:bCs/>
              </w:rPr>
              <w:t xml:space="preserve">Понятие и основное содержание технологий эффективного общения. </w:t>
            </w:r>
          </w:p>
          <w:p w:rsidR="00E80B26" w:rsidRPr="000D26E9" w:rsidRDefault="00E80B26" w:rsidP="00A42DC4">
            <w:pPr>
              <w:pStyle w:val="ListParagraph"/>
              <w:numPr>
                <w:ilvl w:val="0"/>
                <w:numId w:val="27"/>
              </w:numPr>
              <w:tabs>
                <w:tab w:val="left" w:pos="204"/>
              </w:tabs>
              <w:ind w:left="0" w:firstLine="0"/>
              <w:rPr>
                <w:bCs/>
              </w:rPr>
            </w:pPr>
            <w:r w:rsidRPr="000D26E9">
              <w:rPr>
                <w:bCs/>
              </w:rPr>
              <w:t xml:space="preserve">Условия взаимопонимания </w:t>
            </w:r>
          </w:p>
          <w:p w:rsidR="00E80B26" w:rsidRPr="000D26E9" w:rsidRDefault="00E80B26" w:rsidP="00A42DC4">
            <w:pPr>
              <w:pStyle w:val="ListParagraph"/>
              <w:numPr>
                <w:ilvl w:val="0"/>
                <w:numId w:val="27"/>
              </w:numPr>
              <w:tabs>
                <w:tab w:val="left" w:pos="204"/>
              </w:tabs>
              <w:ind w:left="0" w:firstLine="0"/>
              <w:rPr>
                <w:bCs/>
              </w:rPr>
            </w:pPr>
            <w:r w:rsidRPr="000D26E9">
              <w:rPr>
                <w:bCs/>
              </w:rPr>
              <w:t xml:space="preserve">Препятствия к разрешению конфликтов. </w:t>
            </w:r>
          </w:p>
          <w:p w:rsidR="00E80B26" w:rsidRPr="000D26E9" w:rsidRDefault="00E80B26" w:rsidP="00A42DC4">
            <w:pPr>
              <w:pStyle w:val="ListParagraph"/>
              <w:numPr>
                <w:ilvl w:val="0"/>
                <w:numId w:val="27"/>
              </w:numPr>
              <w:tabs>
                <w:tab w:val="left" w:pos="204"/>
              </w:tabs>
              <w:ind w:left="0" w:firstLine="0"/>
              <w:rPr>
                <w:bCs/>
              </w:rPr>
            </w:pPr>
            <w:r w:rsidRPr="000D26E9">
              <w:rPr>
                <w:bCs/>
              </w:rPr>
              <w:t xml:space="preserve">Технологии рационального поведения в конфликте. </w:t>
            </w:r>
          </w:p>
          <w:p w:rsidR="00E80B26" w:rsidRPr="000D26E9" w:rsidRDefault="00E80B26" w:rsidP="00A42DC4">
            <w:pPr>
              <w:pStyle w:val="ListParagraph"/>
              <w:numPr>
                <w:ilvl w:val="0"/>
                <w:numId w:val="27"/>
              </w:numPr>
              <w:tabs>
                <w:tab w:val="left" w:pos="204"/>
              </w:tabs>
              <w:ind w:left="0" w:firstLine="0"/>
              <w:rPr>
                <w:bCs/>
              </w:rPr>
            </w:pPr>
            <w:r w:rsidRPr="000D26E9">
              <w:rPr>
                <w:bCs/>
              </w:rPr>
              <w:t>Условия конструктивного общения в конфликте.</w:t>
            </w:r>
          </w:p>
          <w:p w:rsidR="00E80B26" w:rsidRPr="000D26E9" w:rsidRDefault="00E80B26" w:rsidP="00A42DC4">
            <w:pPr>
              <w:pStyle w:val="ListParagraph"/>
              <w:numPr>
                <w:ilvl w:val="0"/>
                <w:numId w:val="27"/>
              </w:numPr>
              <w:tabs>
                <w:tab w:val="left" w:pos="204"/>
              </w:tabs>
              <w:ind w:left="0" w:firstLine="0"/>
              <w:rPr>
                <w:bCs/>
              </w:rPr>
            </w:pPr>
            <w:r w:rsidRPr="000D26E9">
              <w:rPr>
                <w:bCs/>
              </w:rPr>
              <w:t>Способы избавления от раздражения и гнева (по Д. Скотту).</w:t>
            </w:r>
          </w:p>
          <w:p w:rsidR="00E80B26" w:rsidRPr="000D26E9" w:rsidRDefault="00E80B26" w:rsidP="00A42DC4">
            <w:pPr>
              <w:pStyle w:val="ListParagraph"/>
              <w:numPr>
                <w:ilvl w:val="0"/>
                <w:numId w:val="27"/>
              </w:numPr>
              <w:tabs>
                <w:tab w:val="left" w:pos="204"/>
              </w:tabs>
              <w:ind w:left="0" w:firstLine="0"/>
              <w:rPr>
                <w:bCs/>
              </w:rPr>
            </w:pPr>
            <w:r w:rsidRPr="000D26E9">
              <w:rPr>
                <w:bCs/>
              </w:rPr>
              <w:t>Правила самоконтроля эмоций.</w:t>
            </w:r>
          </w:p>
        </w:tc>
      </w:tr>
    </w:tbl>
    <w:p w:rsidR="00E80B26" w:rsidRPr="00DC11F5" w:rsidRDefault="00E80B26" w:rsidP="00D00133">
      <w:pPr>
        <w:autoSpaceDE w:val="0"/>
        <w:autoSpaceDN w:val="0"/>
        <w:adjustRightInd w:val="0"/>
        <w:jc w:val="both"/>
        <w:rPr>
          <w:b/>
          <w:bCs/>
          <w:i/>
          <w:iCs/>
        </w:rPr>
      </w:pPr>
    </w:p>
    <w:p w:rsidR="00E80B26" w:rsidRPr="00DC11F5" w:rsidRDefault="00E80B26" w:rsidP="004E5484">
      <w:pPr>
        <w:autoSpaceDE w:val="0"/>
        <w:autoSpaceDN w:val="0"/>
        <w:adjustRightInd w:val="0"/>
        <w:rPr>
          <w:b/>
        </w:rPr>
      </w:pPr>
      <w:r w:rsidRPr="00F9393D">
        <w:rPr>
          <w:b/>
        </w:rPr>
        <w:t>4.2.3. Содержание самостоятельной работы</w:t>
      </w:r>
    </w:p>
    <w:p w:rsidR="00E80B26" w:rsidRPr="004E5484" w:rsidRDefault="00E80B26"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796"/>
        <w:gridCol w:w="6344"/>
      </w:tblGrid>
      <w:tr w:rsidR="00E80B26" w:rsidRPr="002D0F2F" w:rsidTr="008C6560">
        <w:tc>
          <w:tcPr>
            <w:tcW w:w="431" w:type="dxa"/>
          </w:tcPr>
          <w:p w:rsidR="00E80B26" w:rsidRPr="002D0F2F" w:rsidRDefault="00E80B26" w:rsidP="0001303E">
            <w:pPr>
              <w:jc w:val="center"/>
              <w:rPr>
                <w:b/>
              </w:rPr>
            </w:pPr>
            <w:r w:rsidRPr="002D0F2F">
              <w:rPr>
                <w:b/>
              </w:rPr>
              <w:t>№ п/п</w:t>
            </w:r>
          </w:p>
        </w:tc>
        <w:tc>
          <w:tcPr>
            <w:tcW w:w="2796" w:type="dxa"/>
          </w:tcPr>
          <w:p w:rsidR="00E80B26" w:rsidRPr="002D0F2F" w:rsidRDefault="00E80B26" w:rsidP="0001303E">
            <w:pPr>
              <w:jc w:val="center"/>
              <w:rPr>
                <w:b/>
              </w:rPr>
            </w:pPr>
            <w:r w:rsidRPr="002D0F2F">
              <w:rPr>
                <w:b/>
              </w:rPr>
              <w:t>Наименование темы (раздела) дисциплины</w:t>
            </w:r>
          </w:p>
        </w:tc>
        <w:tc>
          <w:tcPr>
            <w:tcW w:w="6344" w:type="dxa"/>
          </w:tcPr>
          <w:p w:rsidR="00E80B26" w:rsidRPr="002D0F2F" w:rsidRDefault="00E80B26" w:rsidP="0001303E">
            <w:pPr>
              <w:jc w:val="center"/>
              <w:rPr>
                <w:b/>
              </w:rPr>
            </w:pPr>
            <w:r>
              <w:rPr>
                <w:b/>
              </w:rPr>
              <w:t>Формы и тематика самостоятельной работы</w:t>
            </w:r>
          </w:p>
        </w:tc>
      </w:tr>
      <w:tr w:rsidR="00E80B26" w:rsidRPr="00D862BD" w:rsidTr="008C6560">
        <w:tc>
          <w:tcPr>
            <w:tcW w:w="431" w:type="dxa"/>
          </w:tcPr>
          <w:p w:rsidR="00E80B26" w:rsidRPr="002D0F2F" w:rsidRDefault="00E80B26" w:rsidP="005B7E5A">
            <w:pPr>
              <w:pStyle w:val="ListParagraph"/>
              <w:ind w:left="0"/>
            </w:pPr>
            <w:r>
              <w:t>1.</w:t>
            </w:r>
          </w:p>
        </w:tc>
        <w:tc>
          <w:tcPr>
            <w:tcW w:w="2796" w:type="dxa"/>
          </w:tcPr>
          <w:p w:rsidR="00E80B26" w:rsidRPr="006C4512" w:rsidRDefault="00E80B26" w:rsidP="005B7E5A">
            <w:r w:rsidRPr="006C4512">
              <w:t>Определение природы социального конфликта</w:t>
            </w:r>
          </w:p>
        </w:tc>
        <w:tc>
          <w:tcPr>
            <w:tcW w:w="6344" w:type="dxa"/>
          </w:tcPr>
          <w:p w:rsidR="00E80B26" w:rsidRDefault="00E80B26" w:rsidP="005B7E5A">
            <w:pPr>
              <w:autoSpaceDE w:val="0"/>
              <w:autoSpaceDN w:val="0"/>
              <w:adjustRightInd w:val="0"/>
              <w:jc w:val="both"/>
            </w:pPr>
            <w:r>
              <w:t>Современные</w:t>
            </w:r>
            <w:r w:rsidRPr="00B81999">
              <w:t xml:space="preserve"> концепции </w:t>
            </w:r>
            <w:r>
              <w:t>в конфликтологии</w:t>
            </w:r>
          </w:p>
          <w:p w:rsidR="00E80B26" w:rsidRPr="002B7646" w:rsidRDefault="00E80B26" w:rsidP="005B7E5A">
            <w:pPr>
              <w:shd w:val="clear" w:color="auto" w:fill="FFFFFF"/>
              <w:jc w:val="both"/>
              <w:rPr>
                <w:color w:val="000000"/>
                <w:highlight w:val="yellow"/>
              </w:rPr>
            </w:pPr>
          </w:p>
          <w:p w:rsidR="00E80B26" w:rsidRPr="002B7646" w:rsidRDefault="00E80B26" w:rsidP="005B7E5A">
            <w:pPr>
              <w:shd w:val="clear" w:color="auto" w:fill="FFFFFF"/>
              <w:jc w:val="both"/>
              <w:rPr>
                <w:color w:val="000000"/>
              </w:rPr>
            </w:pPr>
            <w:r w:rsidRPr="002B7646">
              <w:rPr>
                <w:color w:val="000000"/>
              </w:rPr>
              <w:t>Реферирование литературы</w:t>
            </w:r>
          </w:p>
          <w:p w:rsidR="00E80B26" w:rsidRPr="002B7646" w:rsidRDefault="00E80B26" w:rsidP="005B7E5A">
            <w:pPr>
              <w:shd w:val="clear" w:color="auto" w:fill="FFFFFF"/>
              <w:jc w:val="both"/>
              <w:rPr>
                <w:color w:val="000000"/>
              </w:rPr>
            </w:pPr>
            <w:r w:rsidRPr="002B7646">
              <w:rPr>
                <w:color w:val="000000"/>
              </w:rPr>
              <w:t>Работа со справочными материалами</w:t>
            </w:r>
          </w:p>
          <w:p w:rsidR="00E80B26" w:rsidRPr="002B7646" w:rsidRDefault="00E80B26" w:rsidP="005B7E5A">
            <w:pPr>
              <w:shd w:val="clear" w:color="auto" w:fill="FFFFFF"/>
              <w:jc w:val="both"/>
              <w:rPr>
                <w:color w:val="000000"/>
                <w:highlight w:val="yellow"/>
              </w:rPr>
            </w:pPr>
            <w:r w:rsidRPr="002B7646">
              <w:rPr>
                <w:color w:val="000000"/>
              </w:rPr>
              <w:t>Работа с Интернет-ресурсами</w:t>
            </w:r>
          </w:p>
          <w:p w:rsidR="00E80B26" w:rsidRPr="002B7646" w:rsidRDefault="00E80B26" w:rsidP="005B7E5A">
            <w:pPr>
              <w:shd w:val="clear" w:color="auto" w:fill="FFFFFF"/>
              <w:jc w:val="both"/>
              <w:rPr>
                <w:color w:val="000000"/>
                <w:highlight w:val="yellow"/>
              </w:rPr>
            </w:pPr>
            <w:r w:rsidRPr="002B7646">
              <w:rPr>
                <w:color w:val="000000"/>
              </w:rPr>
              <w:t>Подготовка презентации</w:t>
            </w:r>
          </w:p>
        </w:tc>
      </w:tr>
      <w:tr w:rsidR="00E80B26" w:rsidRPr="000B2E6F" w:rsidTr="008C6560">
        <w:tc>
          <w:tcPr>
            <w:tcW w:w="431" w:type="dxa"/>
          </w:tcPr>
          <w:p w:rsidR="00E80B26" w:rsidRDefault="00E80B26" w:rsidP="005B7E5A">
            <w:pPr>
              <w:pStyle w:val="ListParagraph"/>
              <w:ind w:left="0"/>
            </w:pPr>
            <w:r>
              <w:t>2.</w:t>
            </w:r>
          </w:p>
        </w:tc>
        <w:tc>
          <w:tcPr>
            <w:tcW w:w="2796" w:type="dxa"/>
          </w:tcPr>
          <w:p w:rsidR="00E80B26" w:rsidRPr="006C4512" w:rsidRDefault="00E80B26" w:rsidP="005B7E5A">
            <w:r w:rsidRPr="006C4512">
              <w:t>Накопление знаний о конфликтах и становление конфликтологии</w:t>
            </w:r>
          </w:p>
        </w:tc>
        <w:tc>
          <w:tcPr>
            <w:tcW w:w="6344" w:type="dxa"/>
          </w:tcPr>
          <w:p w:rsidR="00E80B26" w:rsidRDefault="00E80B26" w:rsidP="00B81999">
            <w:r>
              <w:t>История становления конфликтологических идей</w:t>
            </w:r>
          </w:p>
          <w:p w:rsidR="00E80B26" w:rsidRDefault="00E80B26" w:rsidP="00B81999">
            <w:pPr>
              <w:shd w:val="clear" w:color="auto" w:fill="FFFFFF"/>
              <w:jc w:val="both"/>
              <w:rPr>
                <w:color w:val="000000"/>
              </w:rPr>
            </w:pPr>
          </w:p>
          <w:p w:rsidR="00E80B26" w:rsidRPr="00914D9D" w:rsidRDefault="00E80B26" w:rsidP="005B7E5A">
            <w:pPr>
              <w:shd w:val="clear" w:color="auto" w:fill="FFFFFF"/>
              <w:jc w:val="both"/>
              <w:rPr>
                <w:color w:val="000000"/>
              </w:rPr>
            </w:pPr>
            <w:r w:rsidRPr="00914D9D">
              <w:rPr>
                <w:color w:val="000000"/>
              </w:rPr>
              <w:t>Реферирование литературы</w:t>
            </w:r>
          </w:p>
          <w:p w:rsidR="00E80B26" w:rsidRPr="00914D9D" w:rsidRDefault="00E80B26" w:rsidP="005B7E5A">
            <w:pPr>
              <w:shd w:val="clear" w:color="auto" w:fill="FFFFFF"/>
              <w:jc w:val="both"/>
              <w:rPr>
                <w:color w:val="000000"/>
              </w:rPr>
            </w:pPr>
            <w:r w:rsidRPr="00914D9D">
              <w:rPr>
                <w:color w:val="000000"/>
              </w:rPr>
              <w:t>Работа со справочными материалами</w:t>
            </w:r>
          </w:p>
          <w:p w:rsidR="00E80B26" w:rsidRPr="00914D9D" w:rsidRDefault="00E80B26" w:rsidP="005B7E5A">
            <w:pPr>
              <w:shd w:val="clear" w:color="auto" w:fill="FFFFFF"/>
              <w:jc w:val="both"/>
              <w:rPr>
                <w:color w:val="000000"/>
              </w:rPr>
            </w:pPr>
            <w:r w:rsidRPr="00914D9D">
              <w:rPr>
                <w:color w:val="000000"/>
              </w:rPr>
              <w:t>Работа с Интернет-ресурсами</w:t>
            </w:r>
          </w:p>
          <w:p w:rsidR="00E80B26" w:rsidRPr="002B7646" w:rsidRDefault="00E80B26" w:rsidP="004E5C18">
            <w:pPr>
              <w:shd w:val="clear" w:color="auto" w:fill="FFFFFF"/>
              <w:jc w:val="both"/>
              <w:rPr>
                <w:color w:val="000000"/>
                <w:highlight w:val="yellow"/>
              </w:rPr>
            </w:pPr>
            <w:r w:rsidRPr="00914D9D">
              <w:rPr>
                <w:color w:val="000000"/>
              </w:rPr>
              <w:t xml:space="preserve">Подготовка </w:t>
            </w:r>
            <w:r>
              <w:rPr>
                <w:color w:val="000000"/>
              </w:rPr>
              <w:t>эссе</w:t>
            </w:r>
          </w:p>
        </w:tc>
      </w:tr>
      <w:tr w:rsidR="00E80B26" w:rsidRPr="000B2E6F" w:rsidTr="008C6560">
        <w:tc>
          <w:tcPr>
            <w:tcW w:w="431" w:type="dxa"/>
          </w:tcPr>
          <w:p w:rsidR="00E80B26" w:rsidRPr="002D0F2F" w:rsidRDefault="00E80B26" w:rsidP="005B7E5A">
            <w:pPr>
              <w:pStyle w:val="ListParagraph"/>
              <w:ind w:left="0"/>
              <w:jc w:val="both"/>
            </w:pPr>
            <w:r>
              <w:t>3.</w:t>
            </w:r>
          </w:p>
        </w:tc>
        <w:tc>
          <w:tcPr>
            <w:tcW w:w="2796" w:type="dxa"/>
          </w:tcPr>
          <w:p w:rsidR="00E80B26" w:rsidRPr="006C4512" w:rsidRDefault="00E80B26" w:rsidP="005B7E5A">
            <w:r w:rsidRPr="006C4512">
              <w:t>Теория механизмов возникновения конфликтов</w:t>
            </w:r>
          </w:p>
        </w:tc>
        <w:tc>
          <w:tcPr>
            <w:tcW w:w="6344" w:type="dxa"/>
          </w:tcPr>
          <w:p w:rsidR="00E80B26" w:rsidRDefault="00E80B26" w:rsidP="004E26D0">
            <w:pPr>
              <w:shd w:val="clear" w:color="auto" w:fill="FFFFFF"/>
              <w:jc w:val="both"/>
              <w:rPr>
                <w:color w:val="000000"/>
              </w:rPr>
            </w:pPr>
            <w:r>
              <w:t>Современные особенности развития т</w:t>
            </w:r>
            <w:r w:rsidRPr="004E26D0">
              <w:t>еори</w:t>
            </w:r>
            <w:r>
              <w:t>и</w:t>
            </w:r>
            <w:r w:rsidRPr="004E26D0">
              <w:t xml:space="preserve"> механизмов возникновения конфликтов</w:t>
            </w:r>
          </w:p>
          <w:p w:rsidR="00E80B26" w:rsidRDefault="00E80B26" w:rsidP="004E26D0">
            <w:pPr>
              <w:shd w:val="clear" w:color="auto" w:fill="FFFFFF"/>
              <w:jc w:val="both"/>
              <w:rPr>
                <w:color w:val="000000"/>
              </w:rPr>
            </w:pPr>
          </w:p>
          <w:p w:rsidR="00E80B26" w:rsidRPr="00914D9D" w:rsidRDefault="00E80B26" w:rsidP="005B7E5A">
            <w:pPr>
              <w:shd w:val="clear" w:color="auto" w:fill="FFFFFF"/>
              <w:jc w:val="both"/>
              <w:rPr>
                <w:color w:val="000000"/>
              </w:rPr>
            </w:pPr>
            <w:r w:rsidRPr="00914D9D">
              <w:rPr>
                <w:color w:val="000000"/>
              </w:rPr>
              <w:t>Реферирование литературы</w:t>
            </w:r>
          </w:p>
          <w:p w:rsidR="00E80B26" w:rsidRPr="00914D9D" w:rsidRDefault="00E80B26" w:rsidP="005B7E5A">
            <w:pPr>
              <w:shd w:val="clear" w:color="auto" w:fill="FFFFFF"/>
              <w:jc w:val="both"/>
              <w:rPr>
                <w:color w:val="000000"/>
              </w:rPr>
            </w:pPr>
            <w:r w:rsidRPr="00914D9D">
              <w:rPr>
                <w:color w:val="000000"/>
              </w:rPr>
              <w:t>Работа со справочными материалами</w:t>
            </w:r>
          </w:p>
          <w:p w:rsidR="00E80B26" w:rsidRPr="00914D9D" w:rsidRDefault="00E80B26" w:rsidP="005B7E5A">
            <w:pPr>
              <w:shd w:val="clear" w:color="auto" w:fill="FFFFFF"/>
              <w:jc w:val="both"/>
              <w:rPr>
                <w:color w:val="000000"/>
              </w:rPr>
            </w:pPr>
            <w:r w:rsidRPr="00914D9D">
              <w:rPr>
                <w:color w:val="000000"/>
              </w:rPr>
              <w:t>Работа с Интернет-ресурсами</w:t>
            </w:r>
          </w:p>
          <w:p w:rsidR="00E80B26" w:rsidRPr="002B7646" w:rsidRDefault="00E80B26" w:rsidP="005B7E5A">
            <w:pPr>
              <w:shd w:val="clear" w:color="auto" w:fill="FFFFFF"/>
              <w:jc w:val="both"/>
              <w:rPr>
                <w:color w:val="000000"/>
              </w:rPr>
            </w:pPr>
            <w:r w:rsidRPr="00914D9D">
              <w:rPr>
                <w:color w:val="000000"/>
              </w:rPr>
              <w:t>Индивидуальные творческие задания</w:t>
            </w:r>
          </w:p>
        </w:tc>
      </w:tr>
      <w:tr w:rsidR="00E80B26" w:rsidRPr="0092641C" w:rsidTr="008C6560">
        <w:tc>
          <w:tcPr>
            <w:tcW w:w="431" w:type="dxa"/>
          </w:tcPr>
          <w:p w:rsidR="00E80B26" w:rsidRPr="002D0F2F" w:rsidRDefault="00E80B26" w:rsidP="005B7E5A">
            <w:pPr>
              <w:pStyle w:val="ListParagraph"/>
              <w:ind w:left="0"/>
              <w:jc w:val="both"/>
            </w:pPr>
            <w:r>
              <w:t>4.</w:t>
            </w:r>
          </w:p>
        </w:tc>
        <w:tc>
          <w:tcPr>
            <w:tcW w:w="2796" w:type="dxa"/>
          </w:tcPr>
          <w:p w:rsidR="00E80B26" w:rsidRPr="006C4512" w:rsidRDefault="00E80B26" w:rsidP="005B7E5A">
            <w:r w:rsidRPr="006C4512">
              <w:t>Теории поведения личности в конфликте</w:t>
            </w:r>
          </w:p>
        </w:tc>
        <w:tc>
          <w:tcPr>
            <w:tcW w:w="6344" w:type="dxa"/>
          </w:tcPr>
          <w:p w:rsidR="00E80B26" w:rsidRDefault="00E80B26" w:rsidP="005B7E5A">
            <w:pPr>
              <w:shd w:val="clear" w:color="auto" w:fill="FFFFFF"/>
              <w:jc w:val="both"/>
            </w:pPr>
            <w:r w:rsidRPr="00A7692C">
              <w:t>Конф</w:t>
            </w:r>
            <w:r>
              <w:t>ликт: участвовать или создавать</w:t>
            </w:r>
          </w:p>
          <w:p w:rsidR="00E80B26" w:rsidRDefault="00E80B26" w:rsidP="005B7E5A">
            <w:pPr>
              <w:shd w:val="clear" w:color="auto" w:fill="FFFFFF"/>
              <w:jc w:val="both"/>
              <w:rPr>
                <w:color w:val="000000"/>
              </w:rPr>
            </w:pPr>
          </w:p>
          <w:p w:rsidR="00E80B26" w:rsidRPr="00914D9D" w:rsidRDefault="00E80B26" w:rsidP="005B7E5A">
            <w:pPr>
              <w:shd w:val="clear" w:color="auto" w:fill="FFFFFF"/>
              <w:jc w:val="both"/>
              <w:rPr>
                <w:color w:val="000000"/>
              </w:rPr>
            </w:pPr>
            <w:r w:rsidRPr="00914D9D">
              <w:rPr>
                <w:color w:val="000000"/>
              </w:rPr>
              <w:t>Реферирование литературы</w:t>
            </w:r>
          </w:p>
          <w:p w:rsidR="00E80B26" w:rsidRPr="00914D9D" w:rsidRDefault="00E80B26" w:rsidP="005B7E5A">
            <w:pPr>
              <w:shd w:val="clear" w:color="auto" w:fill="FFFFFF"/>
              <w:jc w:val="both"/>
              <w:rPr>
                <w:color w:val="000000"/>
              </w:rPr>
            </w:pPr>
            <w:r w:rsidRPr="00914D9D">
              <w:rPr>
                <w:color w:val="000000"/>
              </w:rPr>
              <w:t>Работа со справочными материалами</w:t>
            </w:r>
          </w:p>
          <w:p w:rsidR="00E80B26" w:rsidRPr="00914D9D" w:rsidRDefault="00E80B26" w:rsidP="005B7E5A">
            <w:pPr>
              <w:shd w:val="clear" w:color="auto" w:fill="FFFFFF"/>
              <w:jc w:val="both"/>
              <w:rPr>
                <w:color w:val="000000"/>
              </w:rPr>
            </w:pPr>
            <w:r w:rsidRPr="00914D9D">
              <w:rPr>
                <w:color w:val="000000"/>
              </w:rPr>
              <w:t>Работа с Интернет-ресурсами</w:t>
            </w:r>
          </w:p>
          <w:p w:rsidR="00E80B26" w:rsidRPr="002B7646" w:rsidRDefault="00E80B26" w:rsidP="004E5C18">
            <w:pPr>
              <w:shd w:val="clear" w:color="auto" w:fill="FFFFFF"/>
              <w:jc w:val="both"/>
              <w:rPr>
                <w:color w:val="000000"/>
              </w:rPr>
            </w:pPr>
            <w:r w:rsidRPr="00914D9D">
              <w:rPr>
                <w:color w:val="000000"/>
              </w:rPr>
              <w:t xml:space="preserve">Подготовка </w:t>
            </w:r>
            <w:r>
              <w:rPr>
                <w:color w:val="000000"/>
              </w:rPr>
              <w:t>эссе</w:t>
            </w:r>
          </w:p>
        </w:tc>
      </w:tr>
      <w:tr w:rsidR="00E80B26" w:rsidRPr="004F4739" w:rsidTr="008C6560">
        <w:tc>
          <w:tcPr>
            <w:tcW w:w="431" w:type="dxa"/>
          </w:tcPr>
          <w:p w:rsidR="00E80B26" w:rsidRPr="002D0F2F" w:rsidRDefault="00E80B26" w:rsidP="005B7E5A">
            <w:pPr>
              <w:pStyle w:val="ListParagraph"/>
              <w:ind w:left="0"/>
              <w:jc w:val="both"/>
            </w:pPr>
            <w:r>
              <w:t>5.</w:t>
            </w:r>
          </w:p>
        </w:tc>
        <w:tc>
          <w:tcPr>
            <w:tcW w:w="2796" w:type="dxa"/>
          </w:tcPr>
          <w:p w:rsidR="00E80B26" w:rsidRPr="00C8171F" w:rsidRDefault="00E80B26" w:rsidP="005B7E5A">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6344" w:type="dxa"/>
          </w:tcPr>
          <w:p w:rsidR="00E80B26" w:rsidRDefault="00E80B26" w:rsidP="005B7E5A">
            <w:pPr>
              <w:shd w:val="clear" w:color="auto" w:fill="FFFFFF"/>
              <w:jc w:val="both"/>
            </w:pPr>
            <w:r>
              <w:t xml:space="preserve">Современные проблемы </w:t>
            </w:r>
            <w:r w:rsidRPr="00A7692C">
              <w:t>организационного поведения</w:t>
            </w:r>
          </w:p>
          <w:p w:rsidR="00E80B26" w:rsidRDefault="00E80B26" w:rsidP="005B7E5A">
            <w:pPr>
              <w:shd w:val="clear" w:color="auto" w:fill="FFFFFF"/>
              <w:jc w:val="both"/>
              <w:rPr>
                <w:color w:val="000000"/>
              </w:rPr>
            </w:pPr>
          </w:p>
          <w:p w:rsidR="00E80B26" w:rsidRPr="00914D9D" w:rsidRDefault="00E80B26" w:rsidP="005B7E5A">
            <w:pPr>
              <w:shd w:val="clear" w:color="auto" w:fill="FFFFFF"/>
              <w:jc w:val="both"/>
              <w:rPr>
                <w:color w:val="000000"/>
              </w:rPr>
            </w:pPr>
            <w:r w:rsidRPr="00914D9D">
              <w:rPr>
                <w:color w:val="000000"/>
              </w:rPr>
              <w:t>Реферирование литературы</w:t>
            </w:r>
          </w:p>
          <w:p w:rsidR="00E80B26" w:rsidRPr="00914D9D" w:rsidRDefault="00E80B26" w:rsidP="005B7E5A">
            <w:pPr>
              <w:shd w:val="clear" w:color="auto" w:fill="FFFFFF"/>
              <w:jc w:val="both"/>
              <w:rPr>
                <w:color w:val="000000"/>
              </w:rPr>
            </w:pPr>
            <w:r w:rsidRPr="00914D9D">
              <w:rPr>
                <w:color w:val="000000"/>
              </w:rPr>
              <w:t>Работа со справочными материалами</w:t>
            </w:r>
          </w:p>
          <w:p w:rsidR="00E80B26" w:rsidRPr="00914D9D" w:rsidRDefault="00E80B26" w:rsidP="005B7E5A">
            <w:pPr>
              <w:shd w:val="clear" w:color="auto" w:fill="FFFFFF"/>
              <w:jc w:val="both"/>
              <w:rPr>
                <w:color w:val="000000"/>
              </w:rPr>
            </w:pPr>
            <w:r w:rsidRPr="00914D9D">
              <w:rPr>
                <w:color w:val="000000"/>
              </w:rPr>
              <w:t>Работа с Интернет-ресурсами</w:t>
            </w:r>
          </w:p>
          <w:p w:rsidR="00E80B26" w:rsidRPr="004E5C18" w:rsidRDefault="00E80B26" w:rsidP="004E5C18">
            <w:pPr>
              <w:shd w:val="clear" w:color="auto" w:fill="FFFFFF"/>
              <w:jc w:val="both"/>
              <w:rPr>
                <w:color w:val="000000"/>
              </w:rPr>
            </w:pPr>
            <w:r w:rsidRPr="00914D9D">
              <w:rPr>
                <w:color w:val="000000"/>
              </w:rPr>
              <w:t>Индивидуальные творческие задания</w:t>
            </w:r>
          </w:p>
        </w:tc>
      </w:tr>
      <w:tr w:rsidR="00E80B26" w:rsidRPr="00C06B3E" w:rsidTr="008C6560">
        <w:tc>
          <w:tcPr>
            <w:tcW w:w="431" w:type="dxa"/>
          </w:tcPr>
          <w:p w:rsidR="00E80B26" w:rsidRPr="002D0F2F" w:rsidRDefault="00E80B26" w:rsidP="005B7E5A">
            <w:pPr>
              <w:pStyle w:val="ListParagraph"/>
              <w:ind w:left="0"/>
              <w:jc w:val="both"/>
            </w:pPr>
            <w:r>
              <w:t>6.</w:t>
            </w:r>
          </w:p>
        </w:tc>
        <w:tc>
          <w:tcPr>
            <w:tcW w:w="2796" w:type="dxa"/>
          </w:tcPr>
          <w:p w:rsidR="00E80B26" w:rsidRPr="00BA0766" w:rsidRDefault="00E80B26" w:rsidP="005B7E5A">
            <w:r w:rsidRPr="004D2D29">
              <w:t>Методы диагностики организационных конфликтов</w:t>
            </w:r>
          </w:p>
        </w:tc>
        <w:tc>
          <w:tcPr>
            <w:tcW w:w="6344" w:type="dxa"/>
          </w:tcPr>
          <w:p w:rsidR="00E80B26" w:rsidRDefault="00E80B26" w:rsidP="00A7692C">
            <w:pPr>
              <w:shd w:val="clear" w:color="auto" w:fill="FFFFFF"/>
              <w:jc w:val="both"/>
            </w:pPr>
            <w:r>
              <w:t>Конфликт как фактор организационной стабильности</w:t>
            </w:r>
          </w:p>
          <w:p w:rsidR="00E80B26" w:rsidRDefault="00E80B26" w:rsidP="00A7692C">
            <w:pPr>
              <w:shd w:val="clear" w:color="auto" w:fill="FFFFFF"/>
              <w:jc w:val="both"/>
            </w:pPr>
          </w:p>
          <w:p w:rsidR="00E80B26" w:rsidRPr="00914D9D" w:rsidRDefault="00E80B26" w:rsidP="005B7E5A">
            <w:pPr>
              <w:shd w:val="clear" w:color="auto" w:fill="FFFFFF"/>
              <w:jc w:val="both"/>
              <w:rPr>
                <w:color w:val="000000"/>
              </w:rPr>
            </w:pPr>
            <w:r w:rsidRPr="00914D9D">
              <w:rPr>
                <w:color w:val="000000"/>
              </w:rPr>
              <w:t>Реферирование литературы</w:t>
            </w:r>
          </w:p>
          <w:p w:rsidR="00E80B26" w:rsidRPr="00914D9D" w:rsidRDefault="00E80B26" w:rsidP="005B7E5A">
            <w:pPr>
              <w:shd w:val="clear" w:color="auto" w:fill="FFFFFF"/>
              <w:jc w:val="both"/>
              <w:rPr>
                <w:color w:val="000000"/>
              </w:rPr>
            </w:pPr>
            <w:r w:rsidRPr="00914D9D">
              <w:rPr>
                <w:color w:val="000000"/>
              </w:rPr>
              <w:t>Работа со справочными материалами</w:t>
            </w:r>
          </w:p>
          <w:p w:rsidR="00E80B26" w:rsidRPr="00914D9D" w:rsidRDefault="00E80B26" w:rsidP="005B7E5A">
            <w:pPr>
              <w:shd w:val="clear" w:color="auto" w:fill="FFFFFF"/>
              <w:jc w:val="both"/>
              <w:rPr>
                <w:color w:val="000000"/>
              </w:rPr>
            </w:pPr>
            <w:r w:rsidRPr="00914D9D">
              <w:rPr>
                <w:color w:val="000000"/>
              </w:rPr>
              <w:t>Работа с Интернет-ресурсами</w:t>
            </w:r>
          </w:p>
          <w:p w:rsidR="00E80B26" w:rsidRPr="004E5C18" w:rsidRDefault="00E80B26" w:rsidP="005B7E5A">
            <w:pPr>
              <w:shd w:val="clear" w:color="auto" w:fill="FFFFFF"/>
              <w:jc w:val="both"/>
              <w:rPr>
                <w:color w:val="000000"/>
                <w:highlight w:val="yellow"/>
              </w:rPr>
            </w:pPr>
            <w:r w:rsidRPr="004E5C18">
              <w:rPr>
                <w:color w:val="000000"/>
              </w:rPr>
              <w:t>Использование ИКТ-технологий</w:t>
            </w:r>
          </w:p>
        </w:tc>
      </w:tr>
      <w:tr w:rsidR="00E80B26" w:rsidRPr="00C06B3E" w:rsidTr="008C6560">
        <w:tc>
          <w:tcPr>
            <w:tcW w:w="431" w:type="dxa"/>
          </w:tcPr>
          <w:p w:rsidR="00E80B26" w:rsidRDefault="00E80B26" w:rsidP="005B7E5A">
            <w:pPr>
              <w:pStyle w:val="ListParagraph"/>
              <w:ind w:left="0"/>
              <w:jc w:val="both"/>
            </w:pPr>
            <w:r>
              <w:t>7.</w:t>
            </w:r>
          </w:p>
        </w:tc>
        <w:tc>
          <w:tcPr>
            <w:tcW w:w="2796" w:type="dxa"/>
          </w:tcPr>
          <w:p w:rsidR="00E80B26" w:rsidRPr="004D2D29" w:rsidRDefault="00E80B26" w:rsidP="005B7E5A">
            <w:r w:rsidRPr="004D2D29">
              <w:t>Методы управления конфликтами</w:t>
            </w:r>
          </w:p>
        </w:tc>
        <w:tc>
          <w:tcPr>
            <w:tcW w:w="6344" w:type="dxa"/>
          </w:tcPr>
          <w:p w:rsidR="00E80B26" w:rsidRDefault="00E80B26" w:rsidP="004E26D0">
            <w:r>
              <w:t>Стратегии конфликтного взаимодействия</w:t>
            </w:r>
          </w:p>
          <w:p w:rsidR="00E80B26" w:rsidRDefault="00E80B26" w:rsidP="004E26D0">
            <w:pPr>
              <w:shd w:val="clear" w:color="auto" w:fill="FFFFFF"/>
              <w:jc w:val="both"/>
            </w:pPr>
          </w:p>
          <w:p w:rsidR="00E80B26" w:rsidRDefault="00E80B26" w:rsidP="005B7E5A">
            <w:pPr>
              <w:shd w:val="clear" w:color="auto" w:fill="FFFFFF"/>
              <w:jc w:val="both"/>
            </w:pPr>
            <w:r>
              <w:t>Реферирование литературы</w:t>
            </w:r>
          </w:p>
          <w:p w:rsidR="00E80B26" w:rsidRDefault="00E80B26" w:rsidP="005B7E5A">
            <w:pPr>
              <w:shd w:val="clear" w:color="auto" w:fill="FFFFFF"/>
              <w:jc w:val="both"/>
            </w:pPr>
            <w:r>
              <w:t>Работа со справочными материалами</w:t>
            </w:r>
          </w:p>
          <w:p w:rsidR="00E80B26" w:rsidRDefault="00E80B26" w:rsidP="005B7E5A">
            <w:pPr>
              <w:shd w:val="clear" w:color="auto" w:fill="FFFFFF"/>
              <w:jc w:val="both"/>
            </w:pPr>
            <w:r>
              <w:t>Работа с Интернет-ресурсами</w:t>
            </w:r>
          </w:p>
          <w:p w:rsidR="00E80B26" w:rsidRPr="005E6CE1" w:rsidRDefault="00E80B26" w:rsidP="005B7E5A">
            <w:pPr>
              <w:shd w:val="clear" w:color="auto" w:fill="FFFFFF"/>
              <w:jc w:val="both"/>
              <w:rPr>
                <w:color w:val="000000"/>
              </w:rPr>
            </w:pPr>
            <w:r>
              <w:t>Подготовка презентации</w:t>
            </w:r>
          </w:p>
        </w:tc>
      </w:tr>
      <w:tr w:rsidR="00E80B26" w:rsidRPr="00C06B3E" w:rsidTr="008C6560">
        <w:tc>
          <w:tcPr>
            <w:tcW w:w="431" w:type="dxa"/>
          </w:tcPr>
          <w:p w:rsidR="00E80B26" w:rsidRDefault="00E80B26" w:rsidP="005B7E5A">
            <w:pPr>
              <w:pStyle w:val="ListParagraph"/>
              <w:ind w:left="0"/>
              <w:jc w:val="both"/>
            </w:pPr>
            <w:r>
              <w:t>8.</w:t>
            </w:r>
          </w:p>
        </w:tc>
        <w:tc>
          <w:tcPr>
            <w:tcW w:w="2796" w:type="dxa"/>
          </w:tcPr>
          <w:p w:rsidR="00E80B26" w:rsidRPr="004D2D29" w:rsidRDefault="00E80B26" w:rsidP="005B7E5A">
            <w:r w:rsidRPr="004D2D29">
              <w:t>Социальные технологии управления конфликтами</w:t>
            </w:r>
          </w:p>
        </w:tc>
        <w:tc>
          <w:tcPr>
            <w:tcW w:w="6344" w:type="dxa"/>
          </w:tcPr>
          <w:p w:rsidR="00E80B26" w:rsidRDefault="00E80B26" w:rsidP="005B7E5A">
            <w:pPr>
              <w:shd w:val="clear" w:color="auto" w:fill="FFFFFF"/>
              <w:jc w:val="both"/>
            </w:pPr>
            <w:r>
              <w:rPr>
                <w:rStyle w:val="extendedtext-short"/>
              </w:rPr>
              <w:t xml:space="preserve">Перспективы развития </w:t>
            </w:r>
            <w:r w:rsidRPr="004E5C18">
              <w:rPr>
                <w:rStyle w:val="extendedtext-short"/>
                <w:bCs/>
              </w:rPr>
              <w:t>технологииуправлениясоциальнымиконфликтами</w:t>
            </w:r>
          </w:p>
          <w:p w:rsidR="00E80B26" w:rsidRDefault="00E80B26" w:rsidP="005B7E5A">
            <w:pPr>
              <w:shd w:val="clear" w:color="auto" w:fill="FFFFFF"/>
              <w:jc w:val="both"/>
            </w:pPr>
          </w:p>
          <w:p w:rsidR="00E80B26" w:rsidRDefault="00E80B26" w:rsidP="005B7E5A">
            <w:pPr>
              <w:shd w:val="clear" w:color="auto" w:fill="FFFFFF"/>
              <w:jc w:val="both"/>
            </w:pPr>
            <w:r>
              <w:t>Реферирование литературы</w:t>
            </w:r>
          </w:p>
          <w:p w:rsidR="00E80B26" w:rsidRDefault="00E80B26" w:rsidP="005B7E5A">
            <w:pPr>
              <w:shd w:val="clear" w:color="auto" w:fill="FFFFFF"/>
              <w:jc w:val="both"/>
            </w:pPr>
            <w:r>
              <w:t>Работа со справочными материалами</w:t>
            </w:r>
          </w:p>
          <w:p w:rsidR="00E80B26" w:rsidRDefault="00E80B26" w:rsidP="005B7E5A">
            <w:pPr>
              <w:shd w:val="clear" w:color="auto" w:fill="FFFFFF"/>
              <w:jc w:val="both"/>
            </w:pPr>
            <w:r>
              <w:t>Работа с Интернет-ресурсами</w:t>
            </w:r>
          </w:p>
          <w:p w:rsidR="00E80B26" w:rsidRPr="001824BF" w:rsidRDefault="00E80B26" w:rsidP="005B7E5A">
            <w:pPr>
              <w:shd w:val="clear" w:color="auto" w:fill="FFFFFF"/>
              <w:jc w:val="both"/>
              <w:rPr>
                <w:color w:val="000000"/>
              </w:rPr>
            </w:pPr>
            <w:r>
              <w:t>Подготовка презентации</w:t>
            </w:r>
          </w:p>
        </w:tc>
      </w:tr>
      <w:tr w:rsidR="00E80B26" w:rsidRPr="00C06B3E" w:rsidTr="008C6560">
        <w:tc>
          <w:tcPr>
            <w:tcW w:w="431" w:type="dxa"/>
          </w:tcPr>
          <w:p w:rsidR="00E80B26" w:rsidRDefault="00E80B26" w:rsidP="005B7E5A">
            <w:pPr>
              <w:pStyle w:val="ListParagraph"/>
              <w:ind w:left="0"/>
              <w:jc w:val="both"/>
            </w:pPr>
            <w:r>
              <w:t>9.</w:t>
            </w:r>
          </w:p>
        </w:tc>
        <w:tc>
          <w:tcPr>
            <w:tcW w:w="2796" w:type="dxa"/>
          </w:tcPr>
          <w:p w:rsidR="00E80B26" w:rsidRPr="004D2D29" w:rsidRDefault="00E80B26" w:rsidP="005B7E5A">
            <w:r w:rsidRPr="006C4512">
              <w:t>Технологии эффективного общения и рационального поведения в конфликте</w:t>
            </w:r>
          </w:p>
        </w:tc>
        <w:tc>
          <w:tcPr>
            <w:tcW w:w="6344" w:type="dxa"/>
          </w:tcPr>
          <w:p w:rsidR="00E80B26" w:rsidRDefault="00E80B26" w:rsidP="004E5C18">
            <w:r>
              <w:t>Инновационные технологии урегулирования конфликтов</w:t>
            </w:r>
          </w:p>
          <w:p w:rsidR="00E80B26" w:rsidRDefault="00E80B26" w:rsidP="005B7E5A">
            <w:pPr>
              <w:shd w:val="clear" w:color="auto" w:fill="FFFFFF"/>
              <w:jc w:val="both"/>
            </w:pPr>
          </w:p>
          <w:p w:rsidR="00E80B26" w:rsidRDefault="00E80B26" w:rsidP="005B7E5A">
            <w:pPr>
              <w:shd w:val="clear" w:color="auto" w:fill="FFFFFF"/>
              <w:jc w:val="both"/>
            </w:pPr>
            <w:r>
              <w:t>Реферирование литературы</w:t>
            </w:r>
          </w:p>
          <w:p w:rsidR="00E80B26" w:rsidRDefault="00E80B26" w:rsidP="005B7E5A">
            <w:pPr>
              <w:shd w:val="clear" w:color="auto" w:fill="FFFFFF"/>
              <w:jc w:val="both"/>
            </w:pPr>
            <w:r>
              <w:t>Работа со справочными материалами</w:t>
            </w:r>
          </w:p>
          <w:p w:rsidR="00E80B26" w:rsidRDefault="00E80B26" w:rsidP="005B7E5A">
            <w:pPr>
              <w:shd w:val="clear" w:color="auto" w:fill="FFFFFF"/>
              <w:jc w:val="both"/>
            </w:pPr>
            <w:r>
              <w:t>Работа с Интернет-ресурсами</w:t>
            </w:r>
          </w:p>
          <w:p w:rsidR="00E80B26" w:rsidRDefault="00E80B26" w:rsidP="005B7E5A">
            <w:pPr>
              <w:shd w:val="clear" w:color="auto" w:fill="FFFFFF"/>
              <w:jc w:val="both"/>
            </w:pPr>
            <w:r w:rsidRPr="004E5C18">
              <w:rPr>
                <w:color w:val="000000"/>
              </w:rPr>
              <w:t>Использование ИКТ-технологий</w:t>
            </w:r>
          </w:p>
          <w:p w:rsidR="00E80B26" w:rsidRPr="00C06B3E" w:rsidRDefault="00E80B26" w:rsidP="00743CB8">
            <w:pPr>
              <w:shd w:val="clear" w:color="auto" w:fill="FFFFFF"/>
              <w:jc w:val="both"/>
            </w:pPr>
            <w:r>
              <w:t>Индивидуальные творческие задания</w:t>
            </w:r>
          </w:p>
        </w:tc>
      </w:tr>
    </w:tbl>
    <w:p w:rsidR="00E80B26" w:rsidRDefault="00E80B26" w:rsidP="006774E3">
      <w:pPr>
        <w:autoSpaceDE w:val="0"/>
        <w:autoSpaceDN w:val="0"/>
        <w:adjustRightInd w:val="0"/>
        <w:ind w:left="360"/>
        <w:jc w:val="both"/>
        <w:rPr>
          <w:b/>
          <w:bCs/>
          <w:i/>
          <w:iCs/>
        </w:rPr>
      </w:pPr>
    </w:p>
    <w:p w:rsidR="00E80B26" w:rsidRPr="006774E3" w:rsidRDefault="00E80B2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80B26" w:rsidRPr="00E562B2" w:rsidRDefault="00E80B26" w:rsidP="00E562B2">
      <w:pPr>
        <w:jc w:val="both"/>
        <w:rPr>
          <w:color w:val="000000"/>
          <w:shd w:val="clear" w:color="auto" w:fill="FFFFFF"/>
        </w:rPr>
      </w:pPr>
    </w:p>
    <w:p w:rsidR="00E80B26" w:rsidRDefault="00E80B26" w:rsidP="007D554F">
      <w:pPr>
        <w:ind w:firstLine="851"/>
        <w:jc w:val="both"/>
      </w:pPr>
      <w:r w:rsidRPr="007D554F">
        <w:rPr>
          <w:color w:val="000000"/>
          <w:shd w:val="clear" w:color="auto" w:fill="FFFFFF"/>
        </w:rPr>
        <w:t xml:space="preserve">1. </w:t>
      </w:r>
      <w:r>
        <w:t xml:space="preserve">Бобрешова, И. П. Конфликтология. Практикум : учебное пособие / И. П. Бобрешова,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5" w:history="1">
        <w:r w:rsidRPr="004643E1">
          <w:rPr>
            <w:rStyle w:val="Hyperlink"/>
          </w:rPr>
          <w:t>http://www.iprbookshop.ru/54120.html</w:t>
        </w:r>
      </w:hyperlink>
    </w:p>
    <w:p w:rsidR="00E80B26" w:rsidRPr="007D554F" w:rsidRDefault="00E80B26" w:rsidP="007D554F">
      <w:pPr>
        <w:ind w:firstLine="851"/>
        <w:jc w:val="both"/>
        <w:rPr>
          <w:color w:val="000000"/>
          <w:shd w:val="clear" w:color="auto" w:fill="FFFFFF"/>
        </w:rPr>
      </w:pPr>
    </w:p>
    <w:p w:rsidR="00E80B26" w:rsidRDefault="00E80B26" w:rsidP="007D554F">
      <w:pPr>
        <w:ind w:firstLine="851"/>
        <w:jc w:val="both"/>
      </w:pPr>
      <w:r w:rsidRPr="007D554F">
        <w:rPr>
          <w:color w:val="000000"/>
          <w:shd w:val="clear" w:color="auto" w:fill="FFFFFF"/>
        </w:rPr>
        <w:t xml:space="preserve">2. </w:t>
      </w:r>
      <w:r>
        <w:t xml:space="preserve">Афанасьева, Е. А. Основы конфликтологии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6" w:history="1">
        <w:r w:rsidRPr="004643E1">
          <w:rPr>
            <w:rStyle w:val="Hyperlink"/>
          </w:rPr>
          <w:t>http://www.iprbookshop.ru/19276.html</w:t>
        </w:r>
      </w:hyperlink>
    </w:p>
    <w:p w:rsidR="00E80B26" w:rsidRDefault="00E80B26" w:rsidP="007D554F">
      <w:pPr>
        <w:ind w:firstLine="851"/>
        <w:jc w:val="both"/>
      </w:pPr>
      <w:r w:rsidRPr="007D554F">
        <w:rPr>
          <w:color w:val="000000"/>
          <w:shd w:val="clear" w:color="auto" w:fill="FFFFFF"/>
        </w:rPr>
        <w:t xml:space="preserve">3.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7" w:history="1">
        <w:r w:rsidRPr="004643E1">
          <w:rPr>
            <w:rStyle w:val="Hyperlink"/>
          </w:rPr>
          <w:t>http://www.iprbookshop.ru/20965.html</w:t>
        </w:r>
      </w:hyperlink>
    </w:p>
    <w:p w:rsidR="00E80B26" w:rsidRDefault="00E80B26" w:rsidP="00EB3314">
      <w:pPr>
        <w:autoSpaceDE w:val="0"/>
        <w:autoSpaceDN w:val="0"/>
        <w:adjustRightInd w:val="0"/>
        <w:jc w:val="both"/>
        <w:rPr>
          <w:b/>
        </w:rPr>
      </w:pPr>
    </w:p>
    <w:p w:rsidR="00E80B26" w:rsidRPr="00DC11F5" w:rsidRDefault="00E80B2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80B26" w:rsidRPr="00DC11F5" w:rsidRDefault="00E80B2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80B26" w:rsidRPr="00DC11F5" w:rsidRDefault="00E80B26" w:rsidP="00D00133">
      <w:pPr>
        <w:autoSpaceDE w:val="0"/>
        <w:autoSpaceDN w:val="0"/>
        <w:adjustRightInd w:val="0"/>
        <w:ind w:left="720"/>
        <w:jc w:val="both"/>
      </w:pPr>
      <w:r w:rsidRPr="00DC11F5">
        <w:t>- текущий контроль успеваемости</w:t>
      </w:r>
    </w:p>
    <w:p w:rsidR="00E80B26" w:rsidRPr="00DC11F5" w:rsidRDefault="00E80B26" w:rsidP="00034A75">
      <w:pPr>
        <w:autoSpaceDE w:val="0"/>
        <w:autoSpaceDN w:val="0"/>
        <w:adjustRightInd w:val="0"/>
        <w:ind w:left="720"/>
        <w:jc w:val="both"/>
      </w:pPr>
      <w:r w:rsidRPr="00DC11F5">
        <w:t>- промежуточная аттестация обучающихся по дисциплине</w:t>
      </w:r>
    </w:p>
    <w:p w:rsidR="00E80B26" w:rsidRPr="00DC11F5" w:rsidRDefault="00E80B2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80B26" w:rsidRPr="00DC11F5" w:rsidRDefault="00E80B2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80B26" w:rsidRPr="00DC11F5" w:rsidRDefault="00E80B26" w:rsidP="00D00133">
      <w:pPr>
        <w:autoSpaceDE w:val="0"/>
        <w:autoSpaceDN w:val="0"/>
        <w:adjustRightInd w:val="0"/>
        <w:ind w:left="720"/>
        <w:jc w:val="both"/>
        <w:rPr>
          <w:i/>
          <w:iCs/>
        </w:rPr>
      </w:pPr>
    </w:p>
    <w:p w:rsidR="00E80B26" w:rsidRPr="00BE57FE" w:rsidRDefault="00E80B26" w:rsidP="00A42DC4">
      <w:pPr>
        <w:pStyle w:val="ListParagraph"/>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410"/>
        <w:gridCol w:w="1974"/>
        <w:gridCol w:w="4649"/>
      </w:tblGrid>
      <w:tr w:rsidR="00E80B26" w:rsidRPr="00DC11F5" w:rsidTr="00F539D7">
        <w:tc>
          <w:tcPr>
            <w:tcW w:w="464" w:type="dxa"/>
          </w:tcPr>
          <w:p w:rsidR="00E80B26" w:rsidRPr="00DC11F5" w:rsidRDefault="00E80B26" w:rsidP="00935672">
            <w:pPr>
              <w:pStyle w:val="ListParagraph"/>
              <w:ind w:left="0"/>
              <w:jc w:val="center"/>
              <w:rPr>
                <w:b/>
              </w:rPr>
            </w:pPr>
            <w:r w:rsidRPr="00DC11F5">
              <w:rPr>
                <w:b/>
              </w:rPr>
              <w:t>№ п/п</w:t>
            </w:r>
          </w:p>
        </w:tc>
        <w:tc>
          <w:tcPr>
            <w:tcW w:w="2410" w:type="dxa"/>
          </w:tcPr>
          <w:p w:rsidR="00E80B26" w:rsidRPr="00DC11F5" w:rsidRDefault="00E80B26" w:rsidP="00935672">
            <w:pPr>
              <w:pStyle w:val="ListParagraph"/>
              <w:ind w:left="0"/>
              <w:jc w:val="center"/>
              <w:rPr>
                <w:b/>
              </w:rPr>
            </w:pPr>
            <w:r w:rsidRPr="00DC11F5">
              <w:rPr>
                <w:b/>
              </w:rPr>
              <w:t>Контролируемые разделы (темы)</w:t>
            </w:r>
          </w:p>
        </w:tc>
        <w:tc>
          <w:tcPr>
            <w:tcW w:w="1974" w:type="dxa"/>
          </w:tcPr>
          <w:p w:rsidR="00E80B26" w:rsidRPr="00DC11F5" w:rsidRDefault="00E80B26" w:rsidP="00935672">
            <w:pPr>
              <w:pStyle w:val="ListParagraph"/>
              <w:ind w:left="0"/>
              <w:jc w:val="center"/>
              <w:rPr>
                <w:b/>
              </w:rPr>
            </w:pPr>
            <w:r w:rsidRPr="00DC11F5">
              <w:rPr>
                <w:b/>
              </w:rPr>
              <w:t>Код контролируемой компетенции</w:t>
            </w:r>
          </w:p>
        </w:tc>
        <w:tc>
          <w:tcPr>
            <w:tcW w:w="4649" w:type="dxa"/>
          </w:tcPr>
          <w:p w:rsidR="00E80B26" w:rsidRPr="00DC11F5" w:rsidRDefault="00E80B26" w:rsidP="00935672">
            <w:pPr>
              <w:pStyle w:val="ListParagraph"/>
              <w:ind w:left="0"/>
              <w:rPr>
                <w:b/>
              </w:rPr>
            </w:pPr>
            <w:r w:rsidRPr="00DC11F5">
              <w:rPr>
                <w:b/>
              </w:rPr>
              <w:t xml:space="preserve"> Наименование оценочного средства</w:t>
            </w:r>
          </w:p>
        </w:tc>
      </w:tr>
      <w:tr w:rsidR="00E80B26" w:rsidRPr="00DC11F5" w:rsidTr="00F539D7">
        <w:tc>
          <w:tcPr>
            <w:tcW w:w="464" w:type="dxa"/>
          </w:tcPr>
          <w:p w:rsidR="00E80B26" w:rsidRPr="00DC11F5" w:rsidRDefault="00E80B26" w:rsidP="00F539D7">
            <w:pPr>
              <w:pStyle w:val="ListParagraph"/>
              <w:ind w:left="0" w:hanging="108"/>
            </w:pPr>
            <w:r>
              <w:t>11.</w:t>
            </w:r>
          </w:p>
        </w:tc>
        <w:tc>
          <w:tcPr>
            <w:tcW w:w="2410" w:type="dxa"/>
          </w:tcPr>
          <w:p w:rsidR="00E80B26" w:rsidRPr="006C4512" w:rsidRDefault="00E80B26" w:rsidP="00F00D28">
            <w:r w:rsidRPr="006C4512">
              <w:t>Определение природы социального конфликта</w:t>
            </w:r>
          </w:p>
        </w:tc>
        <w:tc>
          <w:tcPr>
            <w:tcW w:w="1974" w:type="dxa"/>
          </w:tcPr>
          <w:p w:rsidR="00E80B26" w:rsidRPr="00D24698" w:rsidRDefault="00E80B26" w:rsidP="00F539D7">
            <w:pPr>
              <w:pStyle w:val="ListParagraph"/>
              <w:ind w:left="0"/>
              <w:jc w:val="center"/>
            </w:pPr>
            <w:r w:rsidRPr="00D24698">
              <w:t>УК-3</w:t>
            </w:r>
          </w:p>
          <w:p w:rsidR="00E80B26" w:rsidRPr="00D24698" w:rsidRDefault="00E80B26" w:rsidP="00F539D7">
            <w:pPr>
              <w:pStyle w:val="ListParagraph"/>
              <w:ind w:left="0"/>
              <w:jc w:val="center"/>
            </w:pPr>
          </w:p>
        </w:tc>
        <w:tc>
          <w:tcPr>
            <w:tcW w:w="4649" w:type="dxa"/>
          </w:tcPr>
          <w:p w:rsidR="00E80B26" w:rsidRPr="00DC11F5" w:rsidRDefault="00E80B26" w:rsidP="00F00D28">
            <w:pPr>
              <w:pStyle w:val="ListParagraph"/>
              <w:ind w:left="0"/>
              <w:jc w:val="both"/>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E80B26" w:rsidRPr="00DC11F5" w:rsidTr="00F539D7">
        <w:tc>
          <w:tcPr>
            <w:tcW w:w="464" w:type="dxa"/>
          </w:tcPr>
          <w:p w:rsidR="00E80B26" w:rsidRDefault="00E80B26" w:rsidP="00F00D28">
            <w:pPr>
              <w:pStyle w:val="ListParagraph"/>
              <w:numPr>
                <w:ilvl w:val="0"/>
                <w:numId w:val="3"/>
              </w:numPr>
              <w:ind w:left="0"/>
            </w:pPr>
            <w:r>
              <w:t>2.</w:t>
            </w:r>
          </w:p>
        </w:tc>
        <w:tc>
          <w:tcPr>
            <w:tcW w:w="2410" w:type="dxa"/>
          </w:tcPr>
          <w:p w:rsidR="00E80B26" w:rsidRPr="006C4512" w:rsidRDefault="00E80B26" w:rsidP="00F00D28">
            <w:r w:rsidRPr="006C4512">
              <w:t>Накопление знаний о конфликтах и становление конфликтологии</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p>
        </w:tc>
        <w:tc>
          <w:tcPr>
            <w:tcW w:w="4649" w:type="dxa"/>
          </w:tcPr>
          <w:p w:rsidR="00E80B26" w:rsidRPr="00DC11F5" w:rsidRDefault="00E80B26" w:rsidP="00F00D28">
            <w:pPr>
              <w:pStyle w:val="ListParagraph"/>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E80B26" w:rsidRPr="00DC11F5" w:rsidTr="00F539D7">
        <w:tc>
          <w:tcPr>
            <w:tcW w:w="464" w:type="dxa"/>
          </w:tcPr>
          <w:p w:rsidR="00E80B26" w:rsidRPr="00DC11F5" w:rsidRDefault="00E80B26" w:rsidP="00F00D28">
            <w:pPr>
              <w:pStyle w:val="ListParagraph"/>
              <w:numPr>
                <w:ilvl w:val="0"/>
                <w:numId w:val="3"/>
              </w:numPr>
              <w:ind w:left="0"/>
            </w:pPr>
            <w:r>
              <w:t>3.</w:t>
            </w:r>
          </w:p>
        </w:tc>
        <w:tc>
          <w:tcPr>
            <w:tcW w:w="2410" w:type="dxa"/>
          </w:tcPr>
          <w:p w:rsidR="00E80B26" w:rsidRPr="006C4512" w:rsidRDefault="00E80B26" w:rsidP="00F00D28">
            <w:r w:rsidRPr="006C4512">
              <w:t>Теория механизмов возникновения конфликтов</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p>
        </w:tc>
        <w:tc>
          <w:tcPr>
            <w:tcW w:w="4649" w:type="dxa"/>
          </w:tcPr>
          <w:p w:rsidR="00E80B26" w:rsidRPr="00DC11F5" w:rsidRDefault="00E80B26" w:rsidP="001F4A5E">
            <w:pPr>
              <w:pStyle w:val="ListParagraph"/>
              <w:ind w:left="0"/>
              <w:jc w:val="both"/>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E80B26" w:rsidRPr="00DC11F5" w:rsidTr="00F539D7">
        <w:tc>
          <w:tcPr>
            <w:tcW w:w="464" w:type="dxa"/>
          </w:tcPr>
          <w:p w:rsidR="00E80B26" w:rsidRPr="00DC11F5" w:rsidRDefault="00E80B26" w:rsidP="00F00D28">
            <w:pPr>
              <w:pStyle w:val="ListParagraph"/>
              <w:numPr>
                <w:ilvl w:val="0"/>
                <w:numId w:val="3"/>
              </w:numPr>
              <w:ind w:left="0"/>
            </w:pPr>
            <w:r>
              <w:t>4.</w:t>
            </w:r>
          </w:p>
        </w:tc>
        <w:tc>
          <w:tcPr>
            <w:tcW w:w="2410" w:type="dxa"/>
          </w:tcPr>
          <w:p w:rsidR="00E80B26" w:rsidRPr="006C4512" w:rsidRDefault="00E80B26" w:rsidP="00F00D28">
            <w:r w:rsidRPr="006C4512">
              <w:t>Теории поведения личности в конфликте</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p>
        </w:tc>
        <w:tc>
          <w:tcPr>
            <w:tcW w:w="4649" w:type="dxa"/>
          </w:tcPr>
          <w:p w:rsidR="00E80B26" w:rsidRPr="00DC11F5" w:rsidRDefault="00E80B26" w:rsidP="00BA0F63">
            <w:pPr>
              <w:pStyle w:val="ListParagraph"/>
              <w:ind w:left="0"/>
              <w:jc w:val="both"/>
            </w:pPr>
            <w:r w:rsidRPr="000728EE">
              <w:t>Вопросы к занятию, практические задания различной степени сложности</w:t>
            </w:r>
          </w:p>
        </w:tc>
      </w:tr>
      <w:tr w:rsidR="00E80B26" w:rsidRPr="00DC11F5" w:rsidTr="00F539D7">
        <w:tc>
          <w:tcPr>
            <w:tcW w:w="464" w:type="dxa"/>
          </w:tcPr>
          <w:p w:rsidR="00E80B26" w:rsidRPr="00DC11F5" w:rsidRDefault="00E80B26" w:rsidP="00F00D28">
            <w:pPr>
              <w:pStyle w:val="ListParagraph"/>
              <w:numPr>
                <w:ilvl w:val="0"/>
                <w:numId w:val="3"/>
              </w:numPr>
              <w:ind w:left="0"/>
            </w:pPr>
            <w:r>
              <w:t>5.</w:t>
            </w:r>
          </w:p>
        </w:tc>
        <w:tc>
          <w:tcPr>
            <w:tcW w:w="2410" w:type="dxa"/>
          </w:tcPr>
          <w:p w:rsidR="00E80B26" w:rsidRPr="00C8171F" w:rsidRDefault="00E80B26" w:rsidP="00F00D2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p>
        </w:tc>
        <w:tc>
          <w:tcPr>
            <w:tcW w:w="4649" w:type="dxa"/>
          </w:tcPr>
          <w:p w:rsidR="00E80B26" w:rsidRPr="00DC11F5" w:rsidRDefault="00E80B26" w:rsidP="000C145A">
            <w:pPr>
              <w:pStyle w:val="ListParagraph"/>
              <w:ind w:left="0"/>
              <w:jc w:val="both"/>
            </w:pPr>
            <w:r w:rsidRPr="000728EE">
              <w:t>Вопросы к занятию, практические задания</w:t>
            </w:r>
          </w:p>
        </w:tc>
      </w:tr>
      <w:tr w:rsidR="00E80B26" w:rsidRPr="00DC11F5" w:rsidTr="00F539D7">
        <w:tc>
          <w:tcPr>
            <w:tcW w:w="464" w:type="dxa"/>
          </w:tcPr>
          <w:p w:rsidR="00E80B26" w:rsidRPr="00DC11F5" w:rsidRDefault="00E80B26" w:rsidP="00F00D28">
            <w:pPr>
              <w:pStyle w:val="ListParagraph"/>
              <w:numPr>
                <w:ilvl w:val="0"/>
                <w:numId w:val="3"/>
              </w:numPr>
              <w:ind w:left="0"/>
            </w:pPr>
            <w:r>
              <w:t>6.</w:t>
            </w:r>
          </w:p>
        </w:tc>
        <w:tc>
          <w:tcPr>
            <w:tcW w:w="2410" w:type="dxa"/>
          </w:tcPr>
          <w:p w:rsidR="00E80B26" w:rsidRPr="00BA0766" w:rsidRDefault="00E80B26" w:rsidP="00F00D28">
            <w:r w:rsidRPr="004D2D29">
              <w:t>Методы диагностики организационных конфликтов</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r w:rsidRPr="00D24698">
              <w:t>ПК-2</w:t>
            </w:r>
          </w:p>
        </w:tc>
        <w:tc>
          <w:tcPr>
            <w:tcW w:w="4649" w:type="dxa"/>
          </w:tcPr>
          <w:p w:rsidR="00E80B26" w:rsidRPr="00DC11F5" w:rsidRDefault="00E80B26" w:rsidP="00F00D28">
            <w:pPr>
              <w:pStyle w:val="ListParagraph"/>
              <w:ind w:left="0"/>
              <w:jc w:val="both"/>
            </w:pPr>
            <w:r>
              <w:t>Вопросы к занятию</w:t>
            </w:r>
            <w:r w:rsidRPr="00DC11F5">
              <w:t xml:space="preserve">, </w:t>
            </w:r>
            <w:r>
              <w:t>практическое задание</w:t>
            </w:r>
          </w:p>
        </w:tc>
      </w:tr>
      <w:tr w:rsidR="00E80B26" w:rsidRPr="00DC11F5" w:rsidTr="00F539D7">
        <w:tc>
          <w:tcPr>
            <w:tcW w:w="464" w:type="dxa"/>
          </w:tcPr>
          <w:p w:rsidR="00E80B26" w:rsidRDefault="00E80B26" w:rsidP="00F00D28">
            <w:pPr>
              <w:pStyle w:val="ListParagraph"/>
              <w:numPr>
                <w:ilvl w:val="0"/>
                <w:numId w:val="3"/>
              </w:numPr>
              <w:ind w:left="0"/>
            </w:pPr>
            <w:r>
              <w:t>7.</w:t>
            </w:r>
          </w:p>
        </w:tc>
        <w:tc>
          <w:tcPr>
            <w:tcW w:w="2410" w:type="dxa"/>
          </w:tcPr>
          <w:p w:rsidR="00E80B26" w:rsidRPr="004D2D29" w:rsidRDefault="00E80B26" w:rsidP="00F00D28">
            <w:r w:rsidRPr="004D2D29">
              <w:t>Методы управления конфликтами</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r w:rsidRPr="00D24698">
              <w:t>ПК-2</w:t>
            </w:r>
          </w:p>
        </w:tc>
        <w:tc>
          <w:tcPr>
            <w:tcW w:w="4649" w:type="dxa"/>
          </w:tcPr>
          <w:p w:rsidR="00E80B26" w:rsidRDefault="00E80B26" w:rsidP="00F00D28">
            <w:pPr>
              <w:pStyle w:val="ListParagraph"/>
              <w:ind w:left="0"/>
              <w:jc w:val="both"/>
            </w:pPr>
            <w:r>
              <w:t>Вопросы к занятию</w:t>
            </w:r>
            <w:r w:rsidRPr="00DC11F5">
              <w:t xml:space="preserve">, </w:t>
            </w:r>
            <w:r w:rsidRPr="000728EE">
              <w:t>практические задания различной степени сложности</w:t>
            </w:r>
          </w:p>
        </w:tc>
      </w:tr>
      <w:tr w:rsidR="00E80B26" w:rsidRPr="00DC11F5" w:rsidTr="00F539D7">
        <w:tc>
          <w:tcPr>
            <w:tcW w:w="464" w:type="dxa"/>
          </w:tcPr>
          <w:p w:rsidR="00E80B26" w:rsidRDefault="00E80B26" w:rsidP="00F00D28">
            <w:pPr>
              <w:pStyle w:val="ListParagraph"/>
              <w:numPr>
                <w:ilvl w:val="0"/>
                <w:numId w:val="3"/>
              </w:numPr>
              <w:ind w:left="0"/>
            </w:pPr>
            <w:r>
              <w:t>8.</w:t>
            </w:r>
          </w:p>
        </w:tc>
        <w:tc>
          <w:tcPr>
            <w:tcW w:w="2410" w:type="dxa"/>
          </w:tcPr>
          <w:p w:rsidR="00E80B26" w:rsidRPr="004D2D29" w:rsidRDefault="00E80B26" w:rsidP="00F00D28">
            <w:r w:rsidRPr="004D2D29">
              <w:t>Социальные технологии управления конфликтами</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r w:rsidRPr="00D24698">
              <w:t>ПК-2</w:t>
            </w:r>
          </w:p>
        </w:tc>
        <w:tc>
          <w:tcPr>
            <w:tcW w:w="4649" w:type="dxa"/>
          </w:tcPr>
          <w:p w:rsidR="00E80B26" w:rsidRDefault="00E80B26" w:rsidP="00F00D28">
            <w:pPr>
              <w:pStyle w:val="ListParagraph"/>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E80B26" w:rsidRPr="00DC11F5" w:rsidTr="00F539D7">
        <w:tc>
          <w:tcPr>
            <w:tcW w:w="464" w:type="dxa"/>
          </w:tcPr>
          <w:p w:rsidR="00E80B26" w:rsidRDefault="00E80B26" w:rsidP="00F00D28">
            <w:pPr>
              <w:pStyle w:val="ListParagraph"/>
              <w:numPr>
                <w:ilvl w:val="0"/>
                <w:numId w:val="3"/>
              </w:numPr>
              <w:ind w:left="0"/>
            </w:pPr>
            <w:r>
              <w:t>9.</w:t>
            </w:r>
          </w:p>
        </w:tc>
        <w:tc>
          <w:tcPr>
            <w:tcW w:w="2410" w:type="dxa"/>
          </w:tcPr>
          <w:p w:rsidR="00E80B26" w:rsidRPr="004D2D29" w:rsidRDefault="00E80B26" w:rsidP="00F00D28">
            <w:r w:rsidRPr="006C4512">
              <w:t>Технологии эффективного общения и рационального поведения в конфликте</w:t>
            </w:r>
          </w:p>
        </w:tc>
        <w:tc>
          <w:tcPr>
            <w:tcW w:w="1974" w:type="dxa"/>
          </w:tcPr>
          <w:p w:rsidR="00E80B26" w:rsidRPr="00D24698" w:rsidRDefault="00E80B26" w:rsidP="00F539D7">
            <w:pPr>
              <w:jc w:val="center"/>
            </w:pPr>
            <w:r w:rsidRPr="00D24698">
              <w:t>УК-3</w:t>
            </w:r>
          </w:p>
          <w:p w:rsidR="00E80B26" w:rsidRPr="00D24698" w:rsidRDefault="00E80B26" w:rsidP="00F539D7">
            <w:pPr>
              <w:jc w:val="center"/>
            </w:pPr>
            <w:r w:rsidRPr="00D24698">
              <w:t>ПК-2</w:t>
            </w:r>
          </w:p>
        </w:tc>
        <w:tc>
          <w:tcPr>
            <w:tcW w:w="4649" w:type="dxa"/>
          </w:tcPr>
          <w:p w:rsidR="00E80B26" w:rsidRDefault="00E80B26" w:rsidP="001F4A5E">
            <w:pPr>
              <w:pStyle w:val="ListParagraph"/>
              <w:ind w:left="0"/>
              <w:jc w:val="both"/>
            </w:pPr>
            <w:r w:rsidRPr="000728EE">
              <w:t>Вопросы к занятию, практические задания различной степени сложности</w:t>
            </w:r>
          </w:p>
        </w:tc>
      </w:tr>
    </w:tbl>
    <w:p w:rsidR="00E80B26" w:rsidRDefault="00E80B26" w:rsidP="00D00133">
      <w:pPr>
        <w:autoSpaceDE w:val="0"/>
        <w:autoSpaceDN w:val="0"/>
        <w:adjustRightInd w:val="0"/>
        <w:ind w:left="720"/>
        <w:jc w:val="both"/>
        <w:rPr>
          <w:iCs/>
        </w:rPr>
      </w:pPr>
    </w:p>
    <w:p w:rsidR="00E80B26" w:rsidRPr="00DC11F5" w:rsidRDefault="00E80B2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80B26" w:rsidRDefault="00E80B26" w:rsidP="0001303E">
      <w:pPr>
        <w:autoSpaceDE w:val="0"/>
        <w:autoSpaceDN w:val="0"/>
        <w:adjustRightInd w:val="0"/>
        <w:ind w:left="720"/>
        <w:jc w:val="both"/>
        <w:rPr>
          <w:i/>
          <w:iCs/>
          <w:u w:val="single"/>
        </w:rPr>
      </w:pPr>
    </w:p>
    <w:p w:rsidR="00E80B26" w:rsidRPr="001F4A5E" w:rsidRDefault="00E80B26" w:rsidP="001F4A5E">
      <w:pPr>
        <w:pStyle w:val="1"/>
        <w:spacing w:after="0" w:line="240" w:lineRule="auto"/>
        <w:ind w:left="0"/>
        <w:jc w:val="both"/>
        <w:rPr>
          <w:rFonts w:ascii="Times New Roman" w:hAnsi="Times New Roman"/>
          <w:b/>
          <w:bCs/>
          <w:i/>
          <w:sz w:val="24"/>
          <w:szCs w:val="24"/>
        </w:rPr>
      </w:pPr>
      <w:r w:rsidRPr="001F4A5E">
        <w:rPr>
          <w:rFonts w:ascii="Times New Roman" w:hAnsi="Times New Roman"/>
          <w:b/>
          <w:bCs/>
          <w:sz w:val="24"/>
          <w:szCs w:val="24"/>
        </w:rPr>
        <w:t xml:space="preserve">Тема 1. </w:t>
      </w:r>
      <w:r w:rsidRPr="001F4A5E">
        <w:rPr>
          <w:rFonts w:ascii="Times New Roman" w:hAnsi="Times New Roman"/>
          <w:b/>
          <w:sz w:val="24"/>
          <w:szCs w:val="24"/>
        </w:rPr>
        <w:t>Определение природы социального конфликта</w:t>
      </w:r>
    </w:p>
    <w:p w:rsidR="00E80B26" w:rsidRDefault="00E80B26" w:rsidP="001F4A5E">
      <w:pPr>
        <w:pStyle w:val="1"/>
        <w:spacing w:after="0" w:line="240" w:lineRule="auto"/>
        <w:ind w:left="0"/>
        <w:jc w:val="both"/>
        <w:rPr>
          <w:rFonts w:ascii="Times New Roman" w:hAnsi="Times New Roman"/>
          <w:bCs/>
          <w:i/>
          <w:sz w:val="24"/>
          <w:szCs w:val="24"/>
          <w:highlight w:val="yellow"/>
        </w:rPr>
      </w:pPr>
    </w:p>
    <w:p w:rsidR="00E80B26" w:rsidRPr="00D77716" w:rsidRDefault="00E80B26" w:rsidP="001F4A5E">
      <w:pPr>
        <w:pStyle w:val="1"/>
        <w:spacing w:after="0" w:line="240" w:lineRule="auto"/>
        <w:ind w:left="0"/>
        <w:jc w:val="both"/>
        <w:rPr>
          <w:rFonts w:ascii="Times New Roman" w:hAnsi="Times New Roman"/>
          <w:bCs/>
          <w:i/>
          <w:sz w:val="24"/>
          <w:szCs w:val="24"/>
        </w:rPr>
      </w:pPr>
      <w:r w:rsidRPr="00D77716">
        <w:rPr>
          <w:rFonts w:ascii="Times New Roman" w:hAnsi="Times New Roman"/>
          <w:bCs/>
          <w:i/>
          <w:sz w:val="24"/>
          <w:szCs w:val="24"/>
        </w:rPr>
        <w:t>Вопросы к занятию</w:t>
      </w:r>
    </w:p>
    <w:p w:rsidR="00E80B26" w:rsidRPr="00D77716" w:rsidRDefault="00E80B26" w:rsidP="00A42DC4">
      <w:pPr>
        <w:pStyle w:val="ListParagraph"/>
        <w:numPr>
          <w:ilvl w:val="0"/>
          <w:numId w:val="28"/>
        </w:numPr>
        <w:tabs>
          <w:tab w:val="left" w:pos="284"/>
        </w:tabs>
        <w:ind w:left="0" w:firstLine="0"/>
        <w:jc w:val="both"/>
        <w:rPr>
          <w:color w:val="000000"/>
        </w:rPr>
      </w:pPr>
      <w:r w:rsidRPr="00D77716">
        <w:rPr>
          <w:color w:val="000000"/>
        </w:rPr>
        <w:t xml:space="preserve">Назовите основные подходы к понятию «конфликт». </w:t>
      </w:r>
    </w:p>
    <w:p w:rsidR="00E80B26" w:rsidRPr="00D77716" w:rsidRDefault="00E80B26" w:rsidP="00A42DC4">
      <w:pPr>
        <w:pStyle w:val="ListParagraph"/>
        <w:numPr>
          <w:ilvl w:val="0"/>
          <w:numId w:val="28"/>
        </w:numPr>
        <w:tabs>
          <w:tab w:val="left" w:pos="284"/>
        </w:tabs>
        <w:ind w:left="0" w:firstLine="0"/>
        <w:jc w:val="both"/>
        <w:rPr>
          <w:color w:val="000000"/>
        </w:rPr>
      </w:pPr>
      <w:r w:rsidRPr="00D77716">
        <w:rPr>
          <w:color w:val="000000"/>
        </w:rPr>
        <w:t xml:space="preserve">Какова природа социального конфликта. </w:t>
      </w:r>
    </w:p>
    <w:p w:rsidR="00E80B26" w:rsidRPr="00A47D76" w:rsidRDefault="00E80B26" w:rsidP="00A42DC4">
      <w:pPr>
        <w:pStyle w:val="ListParagraph"/>
        <w:numPr>
          <w:ilvl w:val="0"/>
          <w:numId w:val="28"/>
        </w:numPr>
        <w:tabs>
          <w:tab w:val="left" w:pos="284"/>
          <w:tab w:val="left" w:pos="659"/>
          <w:tab w:val="left" w:pos="993"/>
        </w:tabs>
        <w:ind w:left="0" w:firstLine="0"/>
        <w:jc w:val="both"/>
      </w:pPr>
      <w:r w:rsidRPr="00A47D76">
        <w:rPr>
          <w:color w:val="000000"/>
        </w:rPr>
        <w:t>Конфликтная природа управленческих отношений.</w:t>
      </w:r>
    </w:p>
    <w:p w:rsidR="00E80B26" w:rsidRPr="006C4512" w:rsidRDefault="00E80B26" w:rsidP="00A42DC4">
      <w:pPr>
        <w:pStyle w:val="ListParagraph"/>
        <w:numPr>
          <w:ilvl w:val="0"/>
          <w:numId w:val="28"/>
        </w:numPr>
        <w:tabs>
          <w:tab w:val="left" w:pos="284"/>
          <w:tab w:val="left" w:pos="659"/>
          <w:tab w:val="left" w:pos="993"/>
        </w:tabs>
        <w:ind w:left="0" w:firstLine="0"/>
        <w:jc w:val="both"/>
      </w:pPr>
      <w:r w:rsidRPr="00A47D76">
        <w:rPr>
          <w:color w:val="000000"/>
        </w:rPr>
        <w:t>Охарактеризуйте основные составляющие конфликта.</w:t>
      </w:r>
    </w:p>
    <w:p w:rsidR="00E80B26" w:rsidRPr="00D77716" w:rsidRDefault="00E80B26" w:rsidP="00A42DC4">
      <w:pPr>
        <w:pStyle w:val="ListParagraph"/>
        <w:numPr>
          <w:ilvl w:val="0"/>
          <w:numId w:val="28"/>
        </w:numPr>
        <w:tabs>
          <w:tab w:val="left" w:pos="284"/>
        </w:tabs>
        <w:ind w:left="0" w:firstLine="0"/>
        <w:jc w:val="both"/>
        <w:rPr>
          <w:color w:val="000000"/>
        </w:rPr>
      </w:pPr>
      <w:r w:rsidRPr="00D77716">
        <w:rPr>
          <w:color w:val="000000"/>
        </w:rPr>
        <w:t xml:space="preserve">Соотношение понятий социального конфликта и конфликта в системе управления. </w:t>
      </w:r>
    </w:p>
    <w:p w:rsidR="00E80B26" w:rsidRPr="00D77716" w:rsidRDefault="00E80B26" w:rsidP="00A42DC4">
      <w:pPr>
        <w:pStyle w:val="ListParagraph"/>
        <w:numPr>
          <w:ilvl w:val="0"/>
          <w:numId w:val="28"/>
        </w:numPr>
        <w:tabs>
          <w:tab w:val="left" w:pos="284"/>
        </w:tabs>
        <w:ind w:left="0" w:firstLine="0"/>
        <w:jc w:val="both"/>
      </w:pPr>
      <w:r w:rsidRPr="00D77716">
        <w:rPr>
          <w:color w:val="000000"/>
        </w:rPr>
        <w:t>Приведите классификацию конфликтов в системе управления.</w:t>
      </w:r>
    </w:p>
    <w:p w:rsidR="00E80B26" w:rsidRPr="00D77716" w:rsidRDefault="00E80B26" w:rsidP="00D77716">
      <w:pPr>
        <w:pStyle w:val="ListParagraph"/>
        <w:tabs>
          <w:tab w:val="left" w:pos="284"/>
        </w:tabs>
        <w:ind w:left="0"/>
        <w:jc w:val="both"/>
      </w:pPr>
    </w:p>
    <w:p w:rsidR="00E80B26" w:rsidRDefault="00E80B26" w:rsidP="00187718">
      <w:pPr>
        <w:ind w:firstLine="709"/>
        <w:jc w:val="both"/>
      </w:pPr>
      <w:r>
        <w:rPr>
          <w:bCs/>
          <w:i/>
        </w:rPr>
        <w:t>Практическое задание</w:t>
      </w:r>
      <w:r w:rsidRPr="00D77716">
        <w:rPr>
          <w:i/>
        </w:rPr>
        <w:t xml:space="preserve">. </w:t>
      </w:r>
      <w:r>
        <w:t>Определите природу конфликта (тип А, Б, В) в следующей ситуации.Предложите варианты разрешения данной ситуации.</w:t>
      </w:r>
    </w:p>
    <w:p w:rsidR="00E80B26" w:rsidRDefault="00E80B26" w:rsidP="00187718">
      <w:pPr>
        <w:ind w:firstLine="709"/>
        <w:jc w:val="both"/>
      </w:pPr>
      <w:r>
        <w:t>Впроизводственномотделеорганизациидолгоевремяработаюттроесотрудниковв должности инженеров-технологов.  Одинизработниковпри выполненииочередногозаданияпроявилбольшуюэффективность,что послужилодостижениюнаилучшегорезультатапривыполнениизаданияруководителя.Начальникотделаприназначениипремиивыделилотличившемусяработникуболеевысокуюпремию, чемостальным. Получая заработную   плату,остальныеработникивозмутилисьтакой«несправедливостью», так как раньше премия назначалась всем одинаково.</w:t>
      </w:r>
    </w:p>
    <w:p w:rsidR="00E80B26" w:rsidRDefault="00E80B26" w:rsidP="00187718">
      <w:pPr>
        <w:jc w:val="both"/>
        <w:rPr>
          <w:i/>
        </w:rPr>
      </w:pPr>
    </w:p>
    <w:p w:rsidR="00E80B26" w:rsidRPr="00461357" w:rsidRDefault="00E80B26" w:rsidP="00187718">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«Понятие конфликта, </w:t>
      </w:r>
      <w:r>
        <w:t>и</w:t>
      </w:r>
      <w:r w:rsidRPr="006C4512">
        <w:t>сточники конфликта</w:t>
      </w:r>
      <w:r>
        <w:t>,</w:t>
      </w:r>
      <w:r w:rsidRPr="006C4512">
        <w:t xml:space="preserve"> причины возникновения, классификация конфликтов»</w:t>
      </w:r>
      <w:r>
        <w:t xml:space="preserve"> в форме презентации.</w:t>
      </w:r>
    </w:p>
    <w:p w:rsidR="00E80B26" w:rsidRDefault="00E80B26" w:rsidP="009B1BE2">
      <w:pPr>
        <w:pStyle w:val="1"/>
        <w:spacing w:after="0" w:line="240" w:lineRule="auto"/>
        <w:ind w:left="0"/>
        <w:jc w:val="both"/>
        <w:rPr>
          <w:rFonts w:ascii="Times New Roman" w:hAnsi="Times New Roman"/>
          <w:b/>
          <w:bCs/>
          <w:sz w:val="24"/>
          <w:szCs w:val="24"/>
          <w:highlight w:val="yellow"/>
        </w:rPr>
      </w:pPr>
    </w:p>
    <w:p w:rsidR="00E80B26" w:rsidRDefault="00E80B26" w:rsidP="00187718">
      <w:pPr>
        <w:pStyle w:val="1"/>
        <w:spacing w:after="0" w:line="240" w:lineRule="auto"/>
        <w:ind w:left="0"/>
        <w:jc w:val="both"/>
        <w:rPr>
          <w:rFonts w:ascii="Times New Roman" w:hAnsi="Times New Roman"/>
          <w:b/>
          <w:sz w:val="24"/>
          <w:szCs w:val="24"/>
        </w:rPr>
      </w:pPr>
      <w:r w:rsidRPr="00187718">
        <w:rPr>
          <w:rFonts w:ascii="Times New Roman" w:hAnsi="Times New Roman"/>
          <w:b/>
          <w:bCs/>
          <w:sz w:val="24"/>
          <w:szCs w:val="24"/>
        </w:rPr>
        <w:t xml:space="preserve">Тема 2. </w:t>
      </w:r>
      <w:r w:rsidRPr="00187718">
        <w:rPr>
          <w:rFonts w:ascii="Times New Roman" w:hAnsi="Times New Roman"/>
          <w:b/>
          <w:sz w:val="24"/>
          <w:szCs w:val="24"/>
        </w:rPr>
        <w:t>Накопление знаний о конфликтах и становление конфликтологии</w:t>
      </w:r>
    </w:p>
    <w:p w:rsidR="00E80B26" w:rsidRPr="00CB486F" w:rsidRDefault="00E80B26" w:rsidP="00CB486F">
      <w:pPr>
        <w:pStyle w:val="1"/>
        <w:spacing w:after="0" w:line="240" w:lineRule="auto"/>
        <w:ind w:left="0"/>
        <w:jc w:val="both"/>
        <w:rPr>
          <w:rFonts w:ascii="Times New Roman" w:hAnsi="Times New Roman"/>
          <w:bCs/>
          <w:sz w:val="24"/>
          <w:szCs w:val="24"/>
        </w:rPr>
      </w:pPr>
    </w:p>
    <w:p w:rsidR="00E80B26" w:rsidRPr="00CB486F" w:rsidRDefault="00E80B26" w:rsidP="00CB486F">
      <w:pPr>
        <w:jc w:val="both"/>
        <w:rPr>
          <w:bCs/>
          <w:i/>
        </w:rPr>
      </w:pPr>
      <w:r w:rsidRPr="00CB486F">
        <w:rPr>
          <w:bCs/>
          <w:i/>
        </w:rPr>
        <w:t>Вопросы к занятию</w:t>
      </w:r>
    </w:p>
    <w:p w:rsidR="00E80B26" w:rsidRPr="00CB486F" w:rsidRDefault="00E80B26" w:rsidP="00A42DC4">
      <w:pPr>
        <w:pStyle w:val="ListParagraph"/>
        <w:numPr>
          <w:ilvl w:val="0"/>
          <w:numId w:val="29"/>
        </w:numPr>
        <w:tabs>
          <w:tab w:val="left" w:pos="223"/>
        </w:tabs>
        <w:ind w:left="0" w:firstLine="0"/>
        <w:contextualSpacing w:val="0"/>
      </w:pPr>
      <w:r>
        <w:rPr>
          <w:color w:val="000000"/>
        </w:rPr>
        <w:t>Назовите о</w:t>
      </w:r>
      <w:r w:rsidRPr="00CB486F">
        <w:rPr>
          <w:color w:val="000000"/>
        </w:rPr>
        <w:t>сновные концепции социального конфликта</w:t>
      </w:r>
      <w:r>
        <w:rPr>
          <w:color w:val="000000"/>
        </w:rPr>
        <w:t>.</w:t>
      </w:r>
    </w:p>
    <w:p w:rsidR="00E80B26" w:rsidRPr="00C97E89" w:rsidRDefault="00E80B26" w:rsidP="00A42DC4">
      <w:pPr>
        <w:pStyle w:val="ListParagraph"/>
        <w:numPr>
          <w:ilvl w:val="0"/>
          <w:numId w:val="29"/>
        </w:numPr>
        <w:tabs>
          <w:tab w:val="left" w:pos="249"/>
        </w:tabs>
        <w:ind w:left="357" w:hanging="357"/>
        <w:contextualSpacing w:val="0"/>
      </w:pPr>
      <w:r>
        <w:rPr>
          <w:color w:val="000000"/>
        </w:rPr>
        <w:t xml:space="preserve">Охарактеризуйте </w:t>
      </w:r>
      <w:r w:rsidRPr="00C97E89">
        <w:rPr>
          <w:color w:val="000000"/>
        </w:rPr>
        <w:t>философско-социологические теории социального конфликта.</w:t>
      </w:r>
    </w:p>
    <w:p w:rsidR="00E80B26" w:rsidRPr="00CB486F" w:rsidRDefault="00E80B26" w:rsidP="00A42DC4">
      <w:pPr>
        <w:pStyle w:val="ListParagraph"/>
        <w:numPr>
          <w:ilvl w:val="0"/>
          <w:numId w:val="29"/>
        </w:numPr>
        <w:tabs>
          <w:tab w:val="left" w:pos="249"/>
        </w:tabs>
        <w:ind w:left="357" w:hanging="357"/>
        <w:contextualSpacing w:val="0"/>
      </w:pPr>
      <w:r w:rsidRPr="00C97E89">
        <w:rPr>
          <w:color w:val="000000"/>
        </w:rPr>
        <w:t>Дайте определение социального конфликта.</w:t>
      </w:r>
    </w:p>
    <w:p w:rsidR="00E80B26" w:rsidRPr="00CB486F" w:rsidRDefault="00E80B26" w:rsidP="00A42DC4">
      <w:pPr>
        <w:pStyle w:val="ListParagraph"/>
        <w:numPr>
          <w:ilvl w:val="0"/>
          <w:numId w:val="29"/>
        </w:numPr>
        <w:tabs>
          <w:tab w:val="left" w:pos="257"/>
        </w:tabs>
        <w:ind w:left="0" w:firstLine="0"/>
        <w:contextualSpacing w:val="0"/>
        <w:jc w:val="both"/>
      </w:pPr>
      <w:r>
        <w:rPr>
          <w:color w:val="000000"/>
        </w:rPr>
        <w:t>Назовите о</w:t>
      </w:r>
      <w:r w:rsidRPr="00CB486F">
        <w:rPr>
          <w:color w:val="000000"/>
        </w:rPr>
        <w:t>сновные тенденции в развитии конфликтологической мысли</w:t>
      </w:r>
    </w:p>
    <w:p w:rsidR="00E80B26" w:rsidRDefault="00E80B26" w:rsidP="0001303E">
      <w:pPr>
        <w:ind w:right="-6" w:firstLine="567"/>
        <w:jc w:val="both"/>
        <w:rPr>
          <w:bCs/>
          <w:i/>
          <w:highlight w:val="yellow"/>
        </w:rPr>
      </w:pPr>
    </w:p>
    <w:p w:rsidR="00E80B26" w:rsidRDefault="00E80B26" w:rsidP="00C97E89">
      <w:pPr>
        <w:ind w:right="-6" w:firstLine="567"/>
        <w:jc w:val="both"/>
        <w:rPr>
          <w:color w:val="000000"/>
        </w:rPr>
      </w:pPr>
      <w:r w:rsidRPr="00A42DC4">
        <w:rPr>
          <w:i/>
        </w:rPr>
        <w:t xml:space="preserve">Практическое задание: </w:t>
      </w:r>
      <w:r w:rsidRPr="00A42DC4">
        <w:rPr>
          <w:color w:val="000000"/>
        </w:rPr>
        <w:t>Определить структуру и виды конфликта в предложенн</w:t>
      </w:r>
      <w:r>
        <w:rPr>
          <w:color w:val="000000"/>
        </w:rPr>
        <w:t>ой</w:t>
      </w:r>
      <w:r w:rsidRPr="00A42DC4">
        <w:rPr>
          <w:color w:val="000000"/>
        </w:rPr>
        <w:t xml:space="preserve"> ситуаци</w:t>
      </w:r>
      <w:r>
        <w:rPr>
          <w:color w:val="000000"/>
        </w:rPr>
        <w:t>и</w:t>
      </w:r>
      <w:r w:rsidRPr="00A42DC4">
        <w:rPr>
          <w:color w:val="000000"/>
        </w:rPr>
        <w:t xml:space="preserve">. Предложить способы решения конфликта. Обосновать свой выбор. </w:t>
      </w:r>
    </w:p>
    <w:p w:rsidR="00E80B26" w:rsidRDefault="00E80B26" w:rsidP="00C97E89">
      <w:pPr>
        <w:ind w:right="-6" w:firstLine="567"/>
        <w:jc w:val="both"/>
        <w:rPr>
          <w:i/>
        </w:rPr>
      </w:pPr>
      <w:r w:rsidRPr="00A42DC4">
        <w:rPr>
          <w:color w:val="000000"/>
        </w:rPr>
        <w:t>Студент допоздна сидел за компьютером и на занятия пришел не выспавшимся. Он сидит вялый,нереагируетна обращение к нему преподавателя, который делает емузамечание.  Преподаватель выгнал ученика с урока и вызвал родителей.</w:t>
      </w:r>
    </w:p>
    <w:p w:rsidR="00E80B26" w:rsidRDefault="00E80B26" w:rsidP="00CB486F">
      <w:pPr>
        <w:jc w:val="both"/>
        <w:rPr>
          <w:i/>
        </w:rPr>
      </w:pPr>
    </w:p>
    <w:p w:rsidR="00E80B26" w:rsidRPr="00461357" w:rsidRDefault="00E80B26" w:rsidP="00CB486F">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C97E89">
        <w:rPr>
          <w:color w:val="000000"/>
        </w:rPr>
        <w:t>Современные концепции конфликта</w:t>
      </w:r>
      <w:r w:rsidRPr="006C4512">
        <w:t>»</w:t>
      </w:r>
      <w:r>
        <w:t xml:space="preserve"> в форме презентации.</w:t>
      </w:r>
    </w:p>
    <w:p w:rsidR="00E80B26" w:rsidRPr="00461357" w:rsidRDefault="00E80B26" w:rsidP="0001303E">
      <w:pPr>
        <w:jc w:val="both"/>
        <w:rPr>
          <w:color w:val="000000"/>
          <w:highlight w:val="yellow"/>
        </w:rPr>
      </w:pPr>
    </w:p>
    <w:p w:rsidR="00E80B26" w:rsidRPr="008A44AE" w:rsidRDefault="00E80B26" w:rsidP="009B1BE2">
      <w:pPr>
        <w:pStyle w:val="1"/>
        <w:spacing w:after="0" w:line="240" w:lineRule="auto"/>
        <w:ind w:left="0"/>
        <w:jc w:val="both"/>
        <w:rPr>
          <w:rFonts w:ascii="Times New Roman" w:hAnsi="Times New Roman"/>
          <w:b/>
          <w:bCs/>
          <w:color w:val="FF0000"/>
          <w:sz w:val="24"/>
          <w:szCs w:val="24"/>
        </w:rPr>
      </w:pPr>
      <w:r w:rsidRPr="008A44AE">
        <w:rPr>
          <w:rFonts w:ascii="Times New Roman" w:hAnsi="Times New Roman"/>
          <w:b/>
          <w:color w:val="000000"/>
          <w:spacing w:val="2"/>
          <w:sz w:val="24"/>
          <w:szCs w:val="24"/>
        </w:rPr>
        <w:t xml:space="preserve"> Тема 3. </w:t>
      </w:r>
      <w:r w:rsidRPr="008A44AE">
        <w:rPr>
          <w:rFonts w:ascii="Times New Roman" w:hAnsi="Times New Roman"/>
          <w:b/>
          <w:sz w:val="24"/>
          <w:szCs w:val="24"/>
        </w:rPr>
        <w:t>Теория механизмов возникновения конфликтов</w:t>
      </w:r>
    </w:p>
    <w:p w:rsidR="00E80B26" w:rsidRPr="00461357" w:rsidRDefault="00E80B26" w:rsidP="0001303E">
      <w:pPr>
        <w:pStyle w:val="1"/>
        <w:spacing w:after="0" w:line="240" w:lineRule="auto"/>
        <w:ind w:left="0"/>
        <w:jc w:val="both"/>
        <w:rPr>
          <w:rFonts w:ascii="Times New Roman" w:hAnsi="Times New Roman"/>
          <w:b/>
          <w:color w:val="000000"/>
          <w:spacing w:val="2"/>
          <w:sz w:val="24"/>
          <w:szCs w:val="24"/>
          <w:highlight w:val="yellow"/>
        </w:rPr>
      </w:pPr>
    </w:p>
    <w:p w:rsidR="00E80B26" w:rsidRPr="00461357" w:rsidRDefault="00E80B26" w:rsidP="0001303E">
      <w:pPr>
        <w:ind w:firstLine="360"/>
        <w:jc w:val="both"/>
        <w:rPr>
          <w:i/>
          <w:highlight w:val="yellow"/>
        </w:rPr>
      </w:pPr>
      <w:r w:rsidRPr="008A44AE">
        <w:rPr>
          <w:i/>
        </w:rPr>
        <w:t>Вопросы к занятию</w:t>
      </w:r>
    </w:p>
    <w:p w:rsidR="00E80B26" w:rsidRPr="003A464B" w:rsidRDefault="00E80B26" w:rsidP="008A44AE">
      <w:pPr>
        <w:pStyle w:val="ListParagraph"/>
        <w:numPr>
          <w:ilvl w:val="0"/>
          <w:numId w:val="30"/>
        </w:numPr>
        <w:tabs>
          <w:tab w:val="left" w:pos="204"/>
        </w:tabs>
        <w:ind w:left="0" w:firstLine="0"/>
        <w:rPr>
          <w:color w:val="000000"/>
        </w:rPr>
      </w:pPr>
      <w:r w:rsidRPr="003A464B">
        <w:rPr>
          <w:color w:val="000000"/>
        </w:rPr>
        <w:t xml:space="preserve">Назовите основные направления изучения теории конфликтов. </w:t>
      </w:r>
    </w:p>
    <w:p w:rsidR="00E80B26" w:rsidRPr="003A464B" w:rsidRDefault="00E80B26" w:rsidP="008A44AE">
      <w:pPr>
        <w:pStyle w:val="ListParagraph"/>
        <w:numPr>
          <w:ilvl w:val="0"/>
          <w:numId w:val="30"/>
        </w:numPr>
        <w:tabs>
          <w:tab w:val="left" w:pos="204"/>
        </w:tabs>
        <w:ind w:left="0" w:firstLine="0"/>
        <w:rPr>
          <w:color w:val="000000"/>
        </w:rPr>
      </w:pPr>
      <w:r w:rsidRPr="003A464B">
        <w:rPr>
          <w:color w:val="000000"/>
        </w:rPr>
        <w:t xml:space="preserve">Расскажите о закономерностях возникновения и разгорания конфликтов. </w:t>
      </w:r>
    </w:p>
    <w:p w:rsidR="00E80B26" w:rsidRPr="003A464B" w:rsidRDefault="00E80B26" w:rsidP="008A44AE">
      <w:pPr>
        <w:pStyle w:val="ListParagraph"/>
        <w:numPr>
          <w:ilvl w:val="0"/>
          <w:numId w:val="30"/>
        </w:numPr>
        <w:tabs>
          <w:tab w:val="left" w:pos="204"/>
        </w:tabs>
        <w:ind w:left="0" w:firstLine="0"/>
        <w:rPr>
          <w:color w:val="000000"/>
        </w:rPr>
      </w:pPr>
      <w:r w:rsidRPr="003A464B">
        <w:rPr>
          <w:color w:val="000000"/>
        </w:rPr>
        <w:t>Назовите типы конфликтогенов.</w:t>
      </w:r>
    </w:p>
    <w:p w:rsidR="00E80B26" w:rsidRPr="003A464B" w:rsidRDefault="00E80B26" w:rsidP="008A44AE">
      <w:pPr>
        <w:pStyle w:val="ListParagraph"/>
        <w:numPr>
          <w:ilvl w:val="0"/>
          <w:numId w:val="30"/>
        </w:numPr>
        <w:tabs>
          <w:tab w:val="left" w:pos="204"/>
        </w:tabs>
        <w:ind w:left="0" w:firstLine="0"/>
        <w:rPr>
          <w:color w:val="000000"/>
        </w:rPr>
      </w:pPr>
      <w:r w:rsidRPr="003A464B">
        <w:rPr>
          <w:color w:val="000000"/>
        </w:rPr>
        <w:t>Что вы знаете о правилах бесконфликтного взаимодействия людей.</w:t>
      </w:r>
    </w:p>
    <w:p w:rsidR="00E80B26" w:rsidRPr="003A464B" w:rsidRDefault="00E80B26" w:rsidP="008A44AE">
      <w:pPr>
        <w:jc w:val="both"/>
        <w:rPr>
          <w:b/>
          <w:highlight w:val="yellow"/>
        </w:rPr>
      </w:pPr>
      <w:r w:rsidRPr="003A464B">
        <w:rPr>
          <w:color w:val="000000"/>
        </w:rPr>
        <w:t>5. Расскажите о теории трансактного анализа Э. Берна и о ее применении в конфликтологии.</w:t>
      </w:r>
    </w:p>
    <w:p w:rsidR="00E80B26" w:rsidRDefault="00E80B26" w:rsidP="008A44AE">
      <w:pPr>
        <w:ind w:firstLine="708"/>
        <w:jc w:val="both"/>
        <w:rPr>
          <w:bCs/>
          <w:i/>
        </w:rPr>
      </w:pPr>
    </w:p>
    <w:p w:rsidR="00E80B26" w:rsidRPr="005623E9" w:rsidRDefault="00E80B26" w:rsidP="005623E9">
      <w:pPr>
        <w:ind w:firstLine="708"/>
        <w:jc w:val="both"/>
        <w:rPr>
          <w:highlight w:val="yellow"/>
        </w:rPr>
      </w:pPr>
      <w:r>
        <w:rPr>
          <w:bCs/>
          <w:i/>
        </w:rPr>
        <w:t>Практическое задание</w:t>
      </w:r>
      <w:r w:rsidRPr="00D77716">
        <w:rPr>
          <w:i/>
        </w:rPr>
        <w:t xml:space="preserve">. </w:t>
      </w:r>
      <w:r w:rsidRPr="005623E9">
        <w:t>Выявите причину конфликта? Определите пути разрешения конфликтной ситуации.</w:t>
      </w:r>
    </w:p>
    <w:p w:rsidR="00E80B26" w:rsidRDefault="00E80B26" w:rsidP="008A44AE">
      <w:pPr>
        <w:ind w:firstLine="708"/>
        <w:jc w:val="both"/>
      </w:pPr>
      <w:r w:rsidRPr="005623E9">
        <w:t>Представьте себе, что вы начальник отдела. В вверенном вам отделеработница А делает работницеБпостоянные замечания по поводу ошибок в работе, причем ошибки многочисленные и часто повторяющиеся.Работница Бсчитает высказываемые замечания личнымоскорблением. Между работницами возникает конфликт.</w:t>
      </w:r>
    </w:p>
    <w:p w:rsidR="00E80B26" w:rsidRDefault="00E80B26" w:rsidP="008A44AE">
      <w:pPr>
        <w:ind w:firstLine="708"/>
        <w:jc w:val="both"/>
        <w:rPr>
          <w:bCs/>
        </w:rPr>
      </w:pPr>
    </w:p>
    <w:p w:rsidR="00E80B26" w:rsidRPr="005623E9" w:rsidRDefault="00E80B26" w:rsidP="008A44AE">
      <w:pPr>
        <w:ind w:firstLine="708"/>
        <w:jc w:val="both"/>
      </w:pPr>
      <w:r w:rsidRPr="00187718">
        <w:rPr>
          <w:i/>
        </w:rPr>
        <w:t>Подготовка и защита информационного проекта (презентации)</w:t>
      </w:r>
      <w:r>
        <w:rPr>
          <w:i/>
        </w:rPr>
        <w:t>:</w:t>
      </w:r>
      <w:r>
        <w:t>представить сообщение по теме: «</w:t>
      </w:r>
      <w:r w:rsidRPr="006C4512">
        <w:rPr>
          <w:bCs/>
        </w:rPr>
        <w:t>Определение уровня конфликтоустойчивости</w:t>
      </w:r>
      <w:r>
        <w:rPr>
          <w:bCs/>
        </w:rPr>
        <w:t xml:space="preserve">» </w:t>
      </w:r>
      <w:r>
        <w:t>в форме презентации.</w:t>
      </w:r>
    </w:p>
    <w:p w:rsidR="00E80B26" w:rsidRPr="00E4361D" w:rsidRDefault="00E80B26" w:rsidP="0001303E">
      <w:pPr>
        <w:jc w:val="both"/>
        <w:rPr>
          <w:b/>
        </w:rPr>
      </w:pPr>
    </w:p>
    <w:p w:rsidR="00E80B26" w:rsidRPr="00E4361D" w:rsidRDefault="00E80B26" w:rsidP="0001303E">
      <w:pPr>
        <w:jc w:val="both"/>
        <w:rPr>
          <w:b/>
          <w:bCs/>
        </w:rPr>
      </w:pPr>
      <w:r w:rsidRPr="00E4361D">
        <w:rPr>
          <w:b/>
          <w:bCs/>
        </w:rPr>
        <w:t xml:space="preserve">Тема 4. </w:t>
      </w:r>
      <w:r w:rsidRPr="00E4361D">
        <w:rPr>
          <w:b/>
        </w:rPr>
        <w:t>Теории поведения личности в конфликте</w:t>
      </w:r>
    </w:p>
    <w:p w:rsidR="00E80B26" w:rsidRPr="00E4361D" w:rsidRDefault="00E80B26" w:rsidP="0001303E">
      <w:pPr>
        <w:ind w:firstLine="708"/>
        <w:jc w:val="both"/>
        <w:rPr>
          <w:b/>
          <w:bCs/>
          <w:i/>
        </w:rPr>
      </w:pPr>
    </w:p>
    <w:p w:rsidR="00E80B26" w:rsidRPr="00E4361D" w:rsidRDefault="00E80B26" w:rsidP="006862AD">
      <w:pPr>
        <w:rPr>
          <w:bCs/>
          <w:i/>
        </w:rPr>
      </w:pPr>
      <w:r w:rsidRPr="00E4361D">
        <w:rPr>
          <w:bCs/>
          <w:i/>
        </w:rPr>
        <w:t>Вопросы к занятию</w:t>
      </w:r>
    </w:p>
    <w:p w:rsidR="00E80B26" w:rsidRPr="00E4361D" w:rsidRDefault="00E80B26" w:rsidP="00E4361D">
      <w:pPr>
        <w:pStyle w:val="ListParagraph"/>
        <w:numPr>
          <w:ilvl w:val="0"/>
          <w:numId w:val="31"/>
        </w:numPr>
        <w:tabs>
          <w:tab w:val="left" w:pos="204"/>
        </w:tabs>
        <w:ind w:left="357" w:hanging="357"/>
        <w:rPr>
          <w:color w:val="000000"/>
          <w:spacing w:val="-4"/>
        </w:rPr>
      </w:pPr>
      <w:r w:rsidRPr="00E4361D">
        <w:rPr>
          <w:color w:val="000000"/>
          <w:spacing w:val="-4"/>
        </w:rPr>
        <w:t xml:space="preserve">Назовите основные модели поведения личности в конфликтном взаимодействии. </w:t>
      </w:r>
    </w:p>
    <w:p w:rsidR="00E80B26" w:rsidRPr="00E4361D" w:rsidRDefault="00E80B26" w:rsidP="00E4361D">
      <w:pPr>
        <w:pStyle w:val="ListParagraph"/>
        <w:numPr>
          <w:ilvl w:val="0"/>
          <w:numId w:val="31"/>
        </w:numPr>
        <w:tabs>
          <w:tab w:val="left" w:pos="204"/>
        </w:tabs>
        <w:ind w:left="0" w:firstLine="0"/>
        <w:rPr>
          <w:color w:val="000000"/>
          <w:spacing w:val="-4"/>
        </w:rPr>
      </w:pPr>
      <w:r w:rsidRPr="00E4361D">
        <w:rPr>
          <w:color w:val="000000"/>
          <w:spacing w:val="-4"/>
        </w:rPr>
        <w:t xml:space="preserve">Расскажите о стратегиях поведения в конфликте. </w:t>
      </w:r>
    </w:p>
    <w:p w:rsidR="00E80B26" w:rsidRPr="00E4361D" w:rsidRDefault="00E80B26" w:rsidP="00E4361D">
      <w:pPr>
        <w:pStyle w:val="ListParagraph"/>
        <w:numPr>
          <w:ilvl w:val="0"/>
          <w:numId w:val="31"/>
        </w:numPr>
        <w:tabs>
          <w:tab w:val="left" w:pos="204"/>
        </w:tabs>
        <w:ind w:left="0" w:firstLine="0"/>
        <w:rPr>
          <w:color w:val="000000"/>
          <w:spacing w:val="-4"/>
        </w:rPr>
      </w:pPr>
      <w:r w:rsidRPr="00E4361D">
        <w:rPr>
          <w:color w:val="000000"/>
          <w:spacing w:val="-4"/>
        </w:rPr>
        <w:t>Назовите способы конфликтного взаимодействия.</w:t>
      </w:r>
    </w:p>
    <w:p w:rsidR="00E80B26" w:rsidRPr="00384E4B" w:rsidRDefault="00E80B26" w:rsidP="00037EAF">
      <w:pPr>
        <w:pStyle w:val="ListParagraph"/>
        <w:numPr>
          <w:ilvl w:val="0"/>
          <w:numId w:val="31"/>
        </w:numPr>
        <w:tabs>
          <w:tab w:val="left" w:pos="204"/>
        </w:tabs>
        <w:ind w:left="0" w:firstLine="0"/>
        <w:rPr>
          <w:b/>
        </w:rPr>
      </w:pPr>
      <w:r w:rsidRPr="00384E4B">
        <w:rPr>
          <w:color w:val="000000"/>
          <w:spacing w:val="-4"/>
        </w:rPr>
        <w:t xml:space="preserve">Стили поведения в конфликте. Индивидуальные стили </w:t>
      </w:r>
      <w:r>
        <w:rPr>
          <w:color w:val="000000"/>
          <w:spacing w:val="-4"/>
        </w:rPr>
        <w:t>поведения личности в конфликте.</w:t>
      </w:r>
    </w:p>
    <w:p w:rsidR="00E80B26" w:rsidRPr="00384E4B" w:rsidRDefault="00E80B26" w:rsidP="00037EAF">
      <w:pPr>
        <w:pStyle w:val="ListParagraph"/>
        <w:numPr>
          <w:ilvl w:val="0"/>
          <w:numId w:val="31"/>
        </w:numPr>
        <w:tabs>
          <w:tab w:val="left" w:pos="204"/>
        </w:tabs>
        <w:ind w:left="0" w:firstLine="0"/>
        <w:rPr>
          <w:b/>
        </w:rPr>
      </w:pPr>
      <w:r w:rsidRPr="00384E4B">
        <w:rPr>
          <w:color w:val="000000"/>
          <w:spacing w:val="-4"/>
        </w:rPr>
        <w:t>Типы конфликтных личностей.</w:t>
      </w:r>
    </w:p>
    <w:p w:rsidR="00E80B26" w:rsidRDefault="00E80B26" w:rsidP="0001303E">
      <w:pPr>
        <w:pStyle w:val="FootnoteText"/>
        <w:ind w:firstLine="709"/>
        <w:jc w:val="both"/>
        <w:rPr>
          <w:i/>
          <w:sz w:val="24"/>
          <w:szCs w:val="24"/>
          <w:highlight w:val="yellow"/>
        </w:rPr>
      </w:pPr>
    </w:p>
    <w:p w:rsidR="00E80B26" w:rsidRDefault="00E80B26" w:rsidP="00104D96">
      <w:pPr>
        <w:ind w:firstLine="709"/>
        <w:jc w:val="both"/>
      </w:pPr>
      <w:r w:rsidRPr="00E4361D">
        <w:rPr>
          <w:i/>
        </w:rPr>
        <w:t>Практическое задание</w:t>
      </w:r>
      <w:r>
        <w:rPr>
          <w:i/>
        </w:rPr>
        <w:t xml:space="preserve"> 1</w:t>
      </w:r>
      <w:r w:rsidRPr="00E4361D">
        <w:rPr>
          <w:i/>
        </w:rPr>
        <w:t>.</w:t>
      </w:r>
      <w:r>
        <w:t>Определите тип конфликтной личности по характеристикам,которые даны в каждом из приведенных ниже вариантов:</w:t>
      </w:r>
    </w:p>
    <w:p w:rsidR="00E80B26" w:rsidRDefault="00E80B26" w:rsidP="00104D96">
      <w:pPr>
        <w:jc w:val="both"/>
      </w:pPr>
      <w:r>
        <w:t>а) хочет быть в центре внимания; избегает кропотливой, систематическойработы; налицо эмоциональное поведение;</w:t>
      </w:r>
    </w:p>
    <w:p w:rsidR="00E80B26" w:rsidRDefault="00E80B26" w:rsidP="00104D96">
      <w:pPr>
        <w:jc w:val="both"/>
      </w:pPr>
      <w:r>
        <w:t>б) подозрителен; обладает завышенной самооценкой; прямолинеен; обидчив;</w:t>
      </w:r>
    </w:p>
    <w:p w:rsidR="00E80B26" w:rsidRDefault="00E80B26" w:rsidP="00104D96">
      <w:pPr>
        <w:jc w:val="both"/>
      </w:pPr>
      <w:r>
        <w:t>в) импульсивен; непредсказуем; агрессивен; несамокритичен;</w:t>
      </w:r>
    </w:p>
    <w:p w:rsidR="00E80B26" w:rsidRDefault="00E80B26" w:rsidP="00104D96">
      <w:pPr>
        <w:jc w:val="both"/>
      </w:pPr>
      <w:r>
        <w:t>г) скрупулезно относится к работе; предъявляет повышенные требования к себе и окружающим; обладает повышенной тревожностью;</w:t>
      </w:r>
    </w:p>
    <w:p w:rsidR="00E80B26" w:rsidRDefault="00E80B26" w:rsidP="00104D96">
      <w:pPr>
        <w:jc w:val="both"/>
      </w:pPr>
      <w:r>
        <w:t>д) неустойчив в оценках и мнениях; внутренне противоречив; зависит отмнения окружающих; легко поддается внушению.</w:t>
      </w:r>
    </w:p>
    <w:p w:rsidR="00E80B26" w:rsidRPr="00461357" w:rsidRDefault="00E80B26" w:rsidP="0001303E">
      <w:pPr>
        <w:pStyle w:val="FootnoteText"/>
        <w:jc w:val="both"/>
        <w:rPr>
          <w:sz w:val="24"/>
          <w:szCs w:val="24"/>
          <w:highlight w:val="yellow"/>
        </w:rPr>
      </w:pPr>
    </w:p>
    <w:p w:rsidR="00E80B26" w:rsidRPr="00D142B7" w:rsidRDefault="00E80B26" w:rsidP="00890640">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етипично). Свои оценки внесите в таблицу,выписанную на бумагу:</w:t>
      </w:r>
    </w:p>
    <w:p w:rsidR="00E80B26" w:rsidRDefault="00E80B26" w:rsidP="00890640">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69"/>
        <w:gridCol w:w="1869"/>
        <w:gridCol w:w="1869"/>
        <w:gridCol w:w="1869"/>
        <w:gridCol w:w="1869"/>
      </w:tblGrid>
      <w:tr w:rsidR="00E80B26" w:rsidTr="00F8197C">
        <w:tc>
          <w:tcPr>
            <w:tcW w:w="1869" w:type="dxa"/>
          </w:tcPr>
          <w:p w:rsidR="00E80B26" w:rsidRDefault="00E80B26" w:rsidP="00890640">
            <w:r w:rsidRPr="00D142B7">
              <w:t>1 – совсем нетипично</w:t>
            </w:r>
          </w:p>
        </w:tc>
        <w:tc>
          <w:tcPr>
            <w:tcW w:w="1869" w:type="dxa"/>
          </w:tcPr>
          <w:p w:rsidR="00E80B26" w:rsidRDefault="00E80B26" w:rsidP="00890640">
            <w:r w:rsidRPr="00D142B7">
              <w:t>2 – редко</w:t>
            </w:r>
          </w:p>
        </w:tc>
        <w:tc>
          <w:tcPr>
            <w:tcW w:w="1869" w:type="dxa"/>
          </w:tcPr>
          <w:p w:rsidR="00E80B26" w:rsidRPr="00D142B7" w:rsidRDefault="00E80B26" w:rsidP="00890640">
            <w:r w:rsidRPr="00D142B7">
              <w:t>3 – иногда</w:t>
            </w:r>
          </w:p>
          <w:p w:rsidR="00E80B26" w:rsidRDefault="00E80B26" w:rsidP="00890640"/>
        </w:tc>
        <w:tc>
          <w:tcPr>
            <w:tcW w:w="1869" w:type="dxa"/>
          </w:tcPr>
          <w:p w:rsidR="00E80B26" w:rsidRPr="00D142B7" w:rsidRDefault="00E80B26" w:rsidP="00890640">
            <w:r w:rsidRPr="00D142B7">
              <w:t>4 – часто типично</w:t>
            </w:r>
          </w:p>
          <w:p w:rsidR="00E80B26" w:rsidRDefault="00E80B26" w:rsidP="00890640"/>
        </w:tc>
        <w:tc>
          <w:tcPr>
            <w:tcW w:w="1869" w:type="dxa"/>
          </w:tcPr>
          <w:p w:rsidR="00E80B26" w:rsidRPr="00D142B7" w:rsidRDefault="00E80B26" w:rsidP="00890640">
            <w:r w:rsidRPr="00D142B7">
              <w:t>5 – весьматипично</w:t>
            </w:r>
          </w:p>
          <w:p w:rsidR="00E80B26" w:rsidRDefault="00E80B26" w:rsidP="00890640"/>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r w:rsidR="00E80B26" w:rsidTr="00F8197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c>
          <w:tcPr>
            <w:tcW w:w="1869" w:type="dxa"/>
          </w:tcPr>
          <w:p w:rsidR="00E80B26" w:rsidRDefault="00E80B26" w:rsidP="00037EAF"/>
        </w:tc>
      </w:tr>
    </w:tbl>
    <w:p w:rsidR="00E80B26" w:rsidRPr="00D142B7" w:rsidRDefault="00E80B26" w:rsidP="00890640"/>
    <w:p w:rsidR="00E80B26" w:rsidRPr="00D142B7" w:rsidRDefault="00E80B26" w:rsidP="00701EAF">
      <w:pPr>
        <w:ind w:firstLine="709"/>
        <w:jc w:val="both"/>
      </w:pPr>
      <w:r w:rsidRPr="00D142B7">
        <w:t>У каждого человека есть 2 жизненные заботы:</w:t>
      </w:r>
    </w:p>
    <w:p w:rsidR="00E80B26" w:rsidRPr="00D142B7" w:rsidRDefault="00E80B26" w:rsidP="00701EAF">
      <w:pPr>
        <w:jc w:val="both"/>
      </w:pPr>
      <w:r w:rsidRPr="00D142B7">
        <w:t>1 Достижение личных целей (которые субъективно переживаются либо как очень важные, либо какмаловажные);</w:t>
      </w:r>
    </w:p>
    <w:p w:rsidR="00E80B26" w:rsidRPr="00D142B7" w:rsidRDefault="00E80B26" w:rsidP="00701EAF">
      <w:pPr>
        <w:jc w:val="both"/>
      </w:pPr>
      <w:r w:rsidRPr="00D142B7">
        <w:t>2 Сохранение хороших взаимоотношений с другими людьми(что также можетсубъективно переживаться либо как важное, либо как маловажное условие).</w:t>
      </w:r>
    </w:p>
    <w:p w:rsidR="00E80B26" w:rsidRPr="00D142B7" w:rsidRDefault="00E80B26" w:rsidP="00701EAF">
      <w:pPr>
        <w:ind w:firstLine="709"/>
        <w:jc w:val="both"/>
      </w:pPr>
      <w:r w:rsidRPr="00D142B7">
        <w:t>Соотношение этих 2-х главных забот и составляет основу типологии поведенческих стратегий.</w:t>
      </w:r>
    </w:p>
    <w:p w:rsidR="00E80B26" w:rsidRPr="00D142B7" w:rsidRDefault="00E80B26" w:rsidP="00701EAF">
      <w:pPr>
        <w:ind w:firstLine="709"/>
        <w:jc w:val="both"/>
      </w:pPr>
      <w:r w:rsidRPr="00D142B7">
        <w:t>Стратегии поведения:</w:t>
      </w:r>
    </w:p>
    <w:p w:rsidR="00E80B26" w:rsidRPr="00D142B7" w:rsidRDefault="00E80B26" w:rsidP="00701EAF">
      <w:pPr>
        <w:jc w:val="both"/>
      </w:pPr>
      <w:r w:rsidRPr="00D142B7">
        <w:t>1 «ЧЕРЕПАХА» – стратегия ухода под панцирь, т.e. отказ как от достижения личных целей, таки от участия во взаимоотношениях с окружающими.</w:t>
      </w:r>
    </w:p>
    <w:p w:rsidR="00E80B26" w:rsidRPr="00D142B7" w:rsidRDefault="00E80B26" w:rsidP="00701EAF">
      <w:pPr>
        <w:jc w:val="both"/>
      </w:pPr>
      <w:r w:rsidRPr="00D142B7">
        <w:t xml:space="preserve">2 «АКУЛА» – силовая стратегия. Для ее приверженцев главное – цели, а </w:t>
      </w:r>
      <w:r>
        <w:t>в</w:t>
      </w:r>
      <w:r w:rsidRPr="00D142B7">
        <w:t>заимоотношения во внимание не принимаются. Им не важно: любят их или нет. Они считают, что конфликты разрешаютсялишь выигрышем одной или проигрышем второй стороны.</w:t>
      </w:r>
    </w:p>
    <w:p w:rsidR="00E80B26" w:rsidRPr="00D142B7" w:rsidRDefault="00E80B26" w:rsidP="00701EAF">
      <w:pPr>
        <w:jc w:val="both"/>
      </w:pPr>
      <w:r w:rsidRPr="00D142B7">
        <w:t>3 «МЕДВЕЖОНОК» – стратегия сглаживания острых углов. Взаимоотношения – очень важны,а цели – не очень. Чтобы их понимали и любили, они способны пожертвовать целями.</w:t>
      </w:r>
    </w:p>
    <w:p w:rsidR="00E80B26" w:rsidRPr="00D142B7" w:rsidRDefault="00E80B26" w:rsidP="00701EAF">
      <w:pPr>
        <w:jc w:val="both"/>
      </w:pPr>
      <w:r w:rsidRPr="00D142B7">
        <w:t>4 «ЛИСА» – стратегия компромисса. Умеренно важны и цели, и взаимоотношения. Они готовыотказаться от части целей, чтобы сохранить добрые взаимоотношения.</w:t>
      </w:r>
    </w:p>
    <w:p w:rsidR="00E80B26" w:rsidRPr="00D142B7" w:rsidRDefault="00E80B26" w:rsidP="00701EAF">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стремятсянайти решения, удовлетворяющие всех участников.</w:t>
      </w:r>
    </w:p>
    <w:p w:rsidR="00E80B26" w:rsidRPr="00D142B7" w:rsidRDefault="00E80B26" w:rsidP="00701EAF">
      <w:pPr>
        <w:ind w:firstLine="709"/>
        <w:jc w:val="both"/>
      </w:pPr>
      <w:r w:rsidRPr="00D142B7">
        <w:t>Выписав ответы на утверждения, взгляните на получившиеся результаты. Каждая из колоноктаблицы обозначает вид стратегии, где заглавные номера колонок соответствуют номерамприведенных стратегий. Наибольшее число баллов (то есть ответов на утверждения, проставленныхв колонке) указывает на приверженность к той или иной стратегии, описанной выше. В случаеодинакового числа баллов в разных колонках – это является свидетельством использования разныхстратегий.</w:t>
      </w:r>
    </w:p>
    <w:p w:rsidR="00E80B26" w:rsidRDefault="00E80B26" w:rsidP="00890640">
      <w:pPr>
        <w:ind w:firstLine="567"/>
        <w:jc w:val="both"/>
        <w:rPr>
          <w:color w:val="000000"/>
          <w:highlight w:val="yellow"/>
        </w:rPr>
      </w:pPr>
    </w:p>
    <w:p w:rsidR="00E80B26" w:rsidRDefault="00E80B26" w:rsidP="00701EAF">
      <w:pPr>
        <w:jc w:val="both"/>
        <w:rPr>
          <w:b/>
        </w:rPr>
      </w:pPr>
      <w:r w:rsidRPr="00701EAF">
        <w:rPr>
          <w:b/>
        </w:rPr>
        <w:t>Тема 5. Системные характеристики организационных конфликтов</w:t>
      </w:r>
    </w:p>
    <w:p w:rsidR="00E80B26" w:rsidRDefault="00E80B26" w:rsidP="00701EAF">
      <w:pPr>
        <w:jc w:val="both"/>
        <w:rPr>
          <w:b/>
        </w:rPr>
      </w:pPr>
    </w:p>
    <w:p w:rsidR="00E80B26" w:rsidRDefault="00E80B26" w:rsidP="00701EAF">
      <w:pPr>
        <w:jc w:val="both"/>
        <w:rPr>
          <w:bCs/>
          <w:i/>
        </w:rPr>
      </w:pPr>
      <w:r w:rsidRPr="00E4361D">
        <w:rPr>
          <w:bCs/>
          <w:i/>
        </w:rPr>
        <w:t>Вопросы к занятию</w:t>
      </w:r>
    </w:p>
    <w:p w:rsidR="00E80B26" w:rsidRPr="009F7895" w:rsidRDefault="00E80B26" w:rsidP="00701EAF">
      <w:pPr>
        <w:pStyle w:val="ListParagraph"/>
        <w:numPr>
          <w:ilvl w:val="0"/>
          <w:numId w:val="32"/>
        </w:numPr>
        <w:tabs>
          <w:tab w:val="left" w:pos="232"/>
        </w:tabs>
        <w:ind w:left="357" w:hanging="357"/>
      </w:pPr>
      <w:r w:rsidRPr="009F7895">
        <w:rPr>
          <w:color w:val="000000"/>
        </w:rPr>
        <w:t>Показатели</w:t>
      </w:r>
      <w:r>
        <w:rPr>
          <w:color w:val="000000"/>
        </w:rPr>
        <w:t>,</w:t>
      </w:r>
      <w:r w:rsidRPr="009F7895">
        <w:rPr>
          <w:color w:val="000000"/>
        </w:rPr>
        <w:t xml:space="preserve"> характеризующие структуру конфликта. </w:t>
      </w:r>
    </w:p>
    <w:p w:rsidR="00E80B26" w:rsidRPr="009F7895" w:rsidRDefault="00E80B26" w:rsidP="00701EAF">
      <w:pPr>
        <w:pStyle w:val="ListParagraph"/>
        <w:numPr>
          <w:ilvl w:val="0"/>
          <w:numId w:val="32"/>
        </w:numPr>
        <w:tabs>
          <w:tab w:val="left" w:pos="249"/>
        </w:tabs>
        <w:ind w:left="0" w:firstLine="0"/>
      </w:pPr>
      <w:r w:rsidRPr="009F7895">
        <w:rPr>
          <w:color w:val="000000"/>
        </w:rPr>
        <w:t>Отличия структурной и процессуальной моделей социального конфликта.</w:t>
      </w:r>
    </w:p>
    <w:p w:rsidR="00E80B26" w:rsidRPr="009F7895" w:rsidRDefault="00E80B26" w:rsidP="00701EAF">
      <w:pPr>
        <w:pStyle w:val="ListParagraph"/>
        <w:numPr>
          <w:ilvl w:val="0"/>
          <w:numId w:val="32"/>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E80B26" w:rsidRPr="009F7895" w:rsidRDefault="00E80B26" w:rsidP="00701EAF">
      <w:pPr>
        <w:pStyle w:val="ListParagraph"/>
        <w:numPr>
          <w:ilvl w:val="0"/>
          <w:numId w:val="32"/>
        </w:numPr>
        <w:tabs>
          <w:tab w:val="left" w:pos="240"/>
        </w:tabs>
        <w:ind w:left="0" w:firstLine="0"/>
      </w:pPr>
      <w:r w:rsidRPr="009F7895">
        <w:rPr>
          <w:color w:val="000000"/>
        </w:rPr>
        <w:t>Процесс эскалации конфликта. Существующие модели эскалации конфликта.</w:t>
      </w:r>
    </w:p>
    <w:p w:rsidR="00E80B26" w:rsidRPr="009F7895" w:rsidRDefault="00E80B26" w:rsidP="00701EAF">
      <w:pPr>
        <w:pStyle w:val="ListParagraph"/>
        <w:numPr>
          <w:ilvl w:val="0"/>
          <w:numId w:val="32"/>
        </w:numPr>
        <w:tabs>
          <w:tab w:val="left" w:pos="249"/>
        </w:tabs>
        <w:ind w:left="0" w:firstLine="0"/>
      </w:pPr>
      <w:r w:rsidRPr="009F7895">
        <w:rPr>
          <w:color w:val="000000"/>
        </w:rPr>
        <w:t>Особенности постадийного развития эскалации конфликта.</w:t>
      </w:r>
    </w:p>
    <w:p w:rsidR="00E80B26" w:rsidRPr="00701EAF" w:rsidRDefault="00E80B26" w:rsidP="00701EAF">
      <w:pPr>
        <w:jc w:val="both"/>
        <w:rPr>
          <w:bCs/>
        </w:rPr>
      </w:pPr>
      <w:r>
        <w:rPr>
          <w:color w:val="000000"/>
        </w:rPr>
        <w:t xml:space="preserve">6. </w:t>
      </w:r>
      <w:r w:rsidRPr="009F7895">
        <w:rPr>
          <w:color w:val="000000"/>
        </w:rPr>
        <w:t>Суть модели двойной заинтересованности. Ее значение для определения стилей поведения в конфликте.</w:t>
      </w:r>
    </w:p>
    <w:p w:rsidR="00E80B26" w:rsidRDefault="00E80B26" w:rsidP="00701EAF">
      <w:pPr>
        <w:jc w:val="both"/>
        <w:rPr>
          <w:i/>
        </w:rPr>
      </w:pPr>
    </w:p>
    <w:p w:rsidR="00E80B26" w:rsidRPr="00104D96" w:rsidRDefault="00E80B26" w:rsidP="00587D9D">
      <w:pPr>
        <w:ind w:firstLine="709"/>
        <w:jc w:val="both"/>
        <w:rPr>
          <w:b/>
          <w:color w:val="000000"/>
          <w:highlight w:val="yellow"/>
        </w:rPr>
      </w:pPr>
      <w:r w:rsidRPr="00890640">
        <w:rPr>
          <w:i/>
        </w:rPr>
        <w:t>Практическое задание</w:t>
      </w:r>
      <w:r>
        <w:rPr>
          <w:i/>
        </w:rPr>
        <w:t xml:space="preserve">. </w:t>
      </w:r>
      <w:r w:rsidRPr="00104D96">
        <w:t>Предложите различные варианты ра</w:t>
      </w:r>
      <w:r>
        <w:t xml:space="preserve">звития и разрешения конфликтной </w:t>
      </w:r>
      <w:r w:rsidRPr="00104D96">
        <w:t>ситуации.</w:t>
      </w:r>
    </w:p>
    <w:p w:rsidR="00E80B26" w:rsidRPr="00104D96" w:rsidRDefault="00E80B26" w:rsidP="00104D96">
      <w:pPr>
        <w:ind w:firstLine="709"/>
        <w:jc w:val="both"/>
      </w:pPr>
      <w:r w:rsidRPr="00104D96">
        <w:t>Рабочиеместаначальникаотделаиегоподчиненныхудалены друготдруганазначительноерасстояние.Начальник</w:t>
      </w:r>
      <w:r>
        <w:t xml:space="preserve"> отдела, </w:t>
      </w:r>
      <w:r w:rsidRPr="00104D96">
        <w:t>практически не видит</w:t>
      </w:r>
      <w:r>
        <w:t xml:space="preserve">, чем </w:t>
      </w:r>
      <w:r w:rsidRPr="00104D96">
        <w:t>занимаются его</w:t>
      </w:r>
      <w:r>
        <w:t xml:space="preserve"> подчиненных в течении рабочего </w:t>
      </w:r>
      <w:r w:rsidRPr="00104D96">
        <w:t>дня. Начальник отдела считает, что без по</w:t>
      </w:r>
      <w:r>
        <w:t xml:space="preserve">стоянного контроля работники не </w:t>
      </w:r>
      <w:r w:rsidRPr="00104D96">
        <w:t>выполняютсвоиобязанностидолжнымоб</w:t>
      </w:r>
      <w:r>
        <w:t xml:space="preserve">разом, а заняты разговорами, </w:t>
      </w:r>
      <w:r w:rsidRPr="00104D96">
        <w:t>чаепитиемитомуподобное.Всоответс</w:t>
      </w:r>
      <w:r>
        <w:t xml:space="preserve">твие со сложившимся мнением, </w:t>
      </w:r>
      <w:r w:rsidRPr="00104D96">
        <w:t>начальникпостояннозагружаетподчиненныхдополнительными</w:t>
      </w:r>
      <w:r>
        <w:t xml:space="preserve"> заданиями, </w:t>
      </w:r>
      <w:r w:rsidRPr="00104D96">
        <w:t>часто</w:t>
      </w:r>
      <w:r>
        <w:t xml:space="preserve"> не </w:t>
      </w:r>
      <w:r w:rsidRPr="00104D96">
        <w:t>входящими в их должностные обязанности. На аргументы работниково большой нагрузке, нехватке в</w:t>
      </w:r>
      <w:r>
        <w:t xml:space="preserve">ремени руководитель не обращает </w:t>
      </w:r>
      <w:r w:rsidRPr="00104D96">
        <w:t>внимания.</w:t>
      </w:r>
    </w:p>
    <w:p w:rsidR="00E80B26" w:rsidRDefault="00E80B26" w:rsidP="009B1BE2">
      <w:pPr>
        <w:pStyle w:val="1"/>
        <w:spacing w:after="0" w:line="240" w:lineRule="auto"/>
        <w:ind w:left="0"/>
        <w:jc w:val="both"/>
        <w:rPr>
          <w:rFonts w:ascii="Times New Roman" w:hAnsi="Times New Roman"/>
          <w:b/>
          <w:sz w:val="24"/>
          <w:szCs w:val="24"/>
          <w:highlight w:val="yellow"/>
        </w:rPr>
      </w:pPr>
    </w:p>
    <w:p w:rsidR="00E80B26" w:rsidRPr="00461357" w:rsidRDefault="00E80B26" w:rsidP="009B1BE2">
      <w:pPr>
        <w:pStyle w:val="1"/>
        <w:spacing w:after="0" w:line="240" w:lineRule="auto"/>
        <w:ind w:left="0"/>
        <w:jc w:val="both"/>
        <w:rPr>
          <w:rFonts w:ascii="Times New Roman" w:hAnsi="Times New Roman"/>
          <w:b/>
          <w:bCs/>
          <w:color w:val="FF0000"/>
          <w:sz w:val="24"/>
          <w:szCs w:val="24"/>
          <w:highlight w:val="yellow"/>
        </w:rPr>
      </w:pPr>
      <w:r w:rsidRPr="00761B78">
        <w:rPr>
          <w:rFonts w:ascii="Times New Roman" w:hAnsi="Times New Roman"/>
          <w:b/>
          <w:sz w:val="24"/>
          <w:szCs w:val="24"/>
        </w:rPr>
        <w:t>Тема 6</w:t>
      </w:r>
      <w:r w:rsidRPr="00761B78">
        <w:rPr>
          <w:rFonts w:ascii="Times New Roman" w:hAnsi="Times New Roman"/>
          <w:b/>
          <w:color w:val="000000"/>
          <w:sz w:val="24"/>
          <w:szCs w:val="24"/>
        </w:rPr>
        <w:t xml:space="preserve">. </w:t>
      </w:r>
      <w:r w:rsidRPr="00761B78">
        <w:rPr>
          <w:rFonts w:ascii="Times New Roman" w:hAnsi="Times New Roman"/>
          <w:b/>
          <w:color w:val="000000"/>
        </w:rPr>
        <w:t>Методы диагностики организационных конфликтов</w:t>
      </w:r>
      <w:r w:rsidRPr="00761B78">
        <w:rPr>
          <w:rFonts w:ascii="Times New Roman" w:hAnsi="Times New Roman"/>
          <w:b/>
          <w:color w:val="000000"/>
          <w:sz w:val="24"/>
          <w:szCs w:val="24"/>
        </w:rPr>
        <w:t>(проводится в форме практической подготовки)</w:t>
      </w:r>
    </w:p>
    <w:p w:rsidR="00E80B26" w:rsidRPr="00461357" w:rsidRDefault="00E80B26" w:rsidP="0001303E">
      <w:pPr>
        <w:jc w:val="both"/>
        <w:rPr>
          <w:b/>
          <w:highlight w:val="yellow"/>
        </w:rPr>
      </w:pPr>
    </w:p>
    <w:p w:rsidR="00E80B26" w:rsidRPr="00761B78" w:rsidRDefault="00E80B26" w:rsidP="00761B78">
      <w:pPr>
        <w:jc w:val="both"/>
        <w:rPr>
          <w:i/>
        </w:rPr>
      </w:pPr>
      <w:r w:rsidRPr="00761B78">
        <w:rPr>
          <w:i/>
        </w:rPr>
        <w:t>Вопросы к занятию</w:t>
      </w:r>
    </w:p>
    <w:p w:rsidR="00E80B26" w:rsidRPr="009F7895" w:rsidRDefault="00E80B26" w:rsidP="00620A9E">
      <w:pPr>
        <w:pStyle w:val="ListParagraph"/>
        <w:numPr>
          <w:ilvl w:val="0"/>
          <w:numId w:val="33"/>
        </w:numPr>
        <w:tabs>
          <w:tab w:val="left" w:pos="204"/>
        </w:tabs>
        <w:ind w:left="357" w:hanging="357"/>
      </w:pPr>
      <w:r w:rsidRPr="009F7895">
        <w:rPr>
          <w:color w:val="000000"/>
        </w:rPr>
        <w:t xml:space="preserve">Диагностика конфликта. </w:t>
      </w:r>
    </w:p>
    <w:p w:rsidR="00E80B26" w:rsidRPr="009F7895" w:rsidRDefault="00E80B26" w:rsidP="00620A9E">
      <w:pPr>
        <w:pStyle w:val="ListParagraph"/>
        <w:numPr>
          <w:ilvl w:val="0"/>
          <w:numId w:val="33"/>
        </w:numPr>
        <w:tabs>
          <w:tab w:val="left" w:pos="204"/>
        </w:tabs>
        <w:ind w:left="0" w:firstLine="0"/>
      </w:pPr>
      <w:r w:rsidRPr="009F7895">
        <w:rPr>
          <w:color w:val="000000"/>
        </w:rPr>
        <w:t>Основные группы методов диагностики конфликта.</w:t>
      </w:r>
    </w:p>
    <w:p w:rsidR="00E80B26" w:rsidRPr="009F7895" w:rsidRDefault="00E80B26" w:rsidP="00620A9E">
      <w:pPr>
        <w:pStyle w:val="ListParagraph"/>
        <w:numPr>
          <w:ilvl w:val="0"/>
          <w:numId w:val="33"/>
        </w:numPr>
        <w:tabs>
          <w:tab w:val="left" w:pos="204"/>
        </w:tabs>
        <w:ind w:left="0" w:firstLine="0"/>
        <w:rPr>
          <w:color w:val="000000"/>
        </w:rPr>
      </w:pPr>
      <w:r w:rsidRPr="009F7895">
        <w:rPr>
          <w:color w:val="000000"/>
        </w:rPr>
        <w:t>Их преимущества и недостатки.</w:t>
      </w:r>
    </w:p>
    <w:p w:rsidR="00E80B26" w:rsidRPr="009F7895" w:rsidRDefault="00E80B26" w:rsidP="00620A9E">
      <w:pPr>
        <w:pStyle w:val="ListParagraph"/>
        <w:numPr>
          <w:ilvl w:val="0"/>
          <w:numId w:val="33"/>
        </w:numPr>
        <w:tabs>
          <w:tab w:val="left" w:pos="204"/>
        </w:tabs>
        <w:ind w:left="0" w:firstLine="0"/>
      </w:pPr>
      <w:r w:rsidRPr="009F7895">
        <w:rPr>
          <w:color w:val="000000"/>
        </w:rPr>
        <w:t>Использование в диагностике конфликтов опросныхметодов.</w:t>
      </w:r>
    </w:p>
    <w:p w:rsidR="00E80B26" w:rsidRDefault="00E80B26" w:rsidP="00620A9E">
      <w:pPr>
        <w:jc w:val="both"/>
        <w:rPr>
          <w:color w:val="000000"/>
        </w:rPr>
      </w:pPr>
      <w:r>
        <w:rPr>
          <w:color w:val="000000"/>
        </w:rPr>
        <w:t xml:space="preserve">5. </w:t>
      </w:r>
      <w:r w:rsidRPr="009F7895">
        <w:rPr>
          <w:color w:val="000000"/>
        </w:rPr>
        <w:t xml:space="preserve">Методы, используемые для диагностики межгрупповых организационных конфликтов. </w:t>
      </w:r>
    </w:p>
    <w:p w:rsidR="00E80B26" w:rsidRDefault="00E80B26" w:rsidP="00620A9E">
      <w:pPr>
        <w:jc w:val="both"/>
        <w:rPr>
          <w:color w:val="000000"/>
        </w:rPr>
      </w:pPr>
      <w:r>
        <w:rPr>
          <w:color w:val="000000"/>
        </w:rPr>
        <w:t xml:space="preserve">6. </w:t>
      </w:r>
      <w:r w:rsidRPr="009F7895">
        <w:rPr>
          <w:color w:val="000000"/>
        </w:rPr>
        <w:t>Особенности этих методов</w:t>
      </w:r>
    </w:p>
    <w:p w:rsidR="00E80B26" w:rsidRPr="00461357" w:rsidRDefault="00E80B26" w:rsidP="00620A9E">
      <w:pPr>
        <w:jc w:val="both"/>
        <w:rPr>
          <w:b/>
          <w:highlight w:val="yellow"/>
        </w:rPr>
      </w:pPr>
    </w:p>
    <w:p w:rsidR="00E80B26" w:rsidRDefault="00E80B26" w:rsidP="003630AF">
      <w:pPr>
        <w:jc w:val="both"/>
      </w:pPr>
      <w:r w:rsidRPr="003A464B">
        <w:rPr>
          <w:bCs/>
          <w:i/>
        </w:rPr>
        <w:t>З</w:t>
      </w:r>
      <w:r w:rsidRPr="003A464B">
        <w:rPr>
          <w:i/>
        </w:rPr>
        <w:t xml:space="preserve">адание для практической подготовки: </w:t>
      </w:r>
      <w:r w:rsidRPr="003630AF">
        <w:t>Провести</w:t>
      </w:r>
      <w:r>
        <w:t xml:space="preserve"> диагностику поведения личности в конфликтной ситуации с помощью метода Кеннета Томаса, заполнить бланк опросника, сделать выводы.</w:t>
      </w:r>
    </w:p>
    <w:p w:rsidR="00E80B26" w:rsidRPr="003B43FC" w:rsidRDefault="00E80B26" w:rsidP="003630AF">
      <w:pPr>
        <w:ind w:firstLine="709"/>
        <w:jc w:val="both"/>
      </w:pPr>
      <w:r w:rsidRPr="003B43FC">
        <w:t>Перед вами ряд утверждений, которые помогут определитьнекоторые особенности вашего поведения</w:t>
      </w:r>
      <w:r>
        <w:t xml:space="preserve"> в конфликтной ситуации</w:t>
      </w:r>
      <w:r w:rsidRPr="003B43FC">
        <w:t xml:space="preserve">. </w:t>
      </w:r>
      <w:r>
        <w:t>Имеются два варианта, А и В, из к</w:t>
      </w:r>
      <w:r w:rsidRPr="003B43FC">
        <w:t xml:space="preserve">оторыхвы должны выбрать один, в большей степени соответствующий вашимвзглядам, вашему мнению о себе. </w:t>
      </w:r>
    </w:p>
    <w:p w:rsidR="00E80B26" w:rsidRPr="003B43FC" w:rsidRDefault="00E80B26" w:rsidP="00621D82">
      <w:pPr>
        <w:jc w:val="both"/>
      </w:pPr>
      <w:r w:rsidRPr="003B43FC">
        <w:t>1.</w:t>
      </w:r>
    </w:p>
    <w:p w:rsidR="00E80B26" w:rsidRPr="003B43FC" w:rsidRDefault="00E80B26" w:rsidP="00621D82">
      <w:pPr>
        <w:jc w:val="both"/>
      </w:pPr>
      <w:r w:rsidRPr="003B43FC">
        <w:t>А.  Иногда  я  предоставляю  возможность  другим  взять  на  себяответственность зарешение спорного вопроса.</w:t>
      </w:r>
    </w:p>
    <w:p w:rsidR="00E80B26" w:rsidRPr="003B43FC" w:rsidRDefault="00E80B26" w:rsidP="00621D82">
      <w:pPr>
        <w:jc w:val="both"/>
      </w:pPr>
      <w:r w:rsidRPr="003B43FC">
        <w:t>В. Чем обсуждать, в чем мы расходимся, я стараюсь обратить вниманиена то, с чем мы оба согласны.</w:t>
      </w:r>
    </w:p>
    <w:p w:rsidR="00E80B26" w:rsidRPr="003B43FC" w:rsidRDefault="00E80B26" w:rsidP="00621D82">
      <w:pPr>
        <w:jc w:val="both"/>
      </w:pPr>
      <w:r w:rsidRPr="003B43FC">
        <w:t>2.</w:t>
      </w:r>
    </w:p>
    <w:p w:rsidR="00E80B26" w:rsidRPr="003B43FC" w:rsidRDefault="00E80B26" w:rsidP="00621D82">
      <w:pPr>
        <w:jc w:val="both"/>
      </w:pPr>
      <w:r w:rsidRPr="003B43FC">
        <w:t>А. Я стараюсь найти компромиссное решение.</w:t>
      </w:r>
    </w:p>
    <w:p w:rsidR="00E80B26" w:rsidRPr="003B43FC" w:rsidRDefault="00E80B26" w:rsidP="00621D82">
      <w:pPr>
        <w:jc w:val="both"/>
      </w:pPr>
      <w:r w:rsidRPr="003B43FC">
        <w:t>В.  Я  пытаюсь  уладить  дело  с  учетом  всех  интересов  другого  и  м</w:t>
      </w:r>
      <w:r>
        <w:t xml:space="preserve">оих </w:t>
      </w:r>
      <w:r w:rsidRPr="003B43FC">
        <w:t>собственных.</w:t>
      </w:r>
    </w:p>
    <w:p w:rsidR="00E80B26" w:rsidRPr="003B43FC" w:rsidRDefault="00E80B26" w:rsidP="00621D82">
      <w:pPr>
        <w:jc w:val="both"/>
      </w:pPr>
      <w:r w:rsidRPr="003B43FC">
        <w:t>3.</w:t>
      </w:r>
    </w:p>
    <w:p w:rsidR="00E80B26" w:rsidRPr="003B43FC" w:rsidRDefault="00E80B26" w:rsidP="00621D82">
      <w:pPr>
        <w:jc w:val="both"/>
      </w:pPr>
      <w:r w:rsidRPr="003B43FC">
        <w:t>А. Обычно я настойчиво стремлюсь добиться своего.</w:t>
      </w:r>
    </w:p>
    <w:p w:rsidR="00E80B26" w:rsidRPr="003B43FC" w:rsidRDefault="00E80B26" w:rsidP="00621D82">
      <w:pPr>
        <w:jc w:val="both"/>
      </w:pPr>
      <w:r w:rsidRPr="003B43FC">
        <w:t>В. Я стараюсь успокоить другого и, главным образом, сохранить нашиотношения.</w:t>
      </w:r>
    </w:p>
    <w:p w:rsidR="00E80B26" w:rsidRPr="003B43FC" w:rsidRDefault="00E80B26" w:rsidP="00621D82">
      <w:pPr>
        <w:jc w:val="both"/>
      </w:pPr>
      <w:r w:rsidRPr="003B43FC">
        <w:t>4.</w:t>
      </w:r>
    </w:p>
    <w:p w:rsidR="00E80B26" w:rsidRPr="003B43FC" w:rsidRDefault="00E80B26" w:rsidP="00621D82">
      <w:pPr>
        <w:jc w:val="both"/>
      </w:pPr>
      <w:r w:rsidRPr="003B43FC">
        <w:t>А. Я стараюсь найти компромиссное решение.</w:t>
      </w:r>
    </w:p>
    <w:p w:rsidR="00E80B26" w:rsidRPr="003B43FC" w:rsidRDefault="00E80B26" w:rsidP="00621D82">
      <w:pPr>
        <w:jc w:val="both"/>
      </w:pPr>
      <w:r w:rsidRPr="003B43FC">
        <w:t>В. Иногда я жертвую своими собственными интересами ради интересовдругого человека.</w:t>
      </w:r>
    </w:p>
    <w:p w:rsidR="00E80B26" w:rsidRPr="003B43FC" w:rsidRDefault="00E80B26" w:rsidP="00621D82">
      <w:pPr>
        <w:jc w:val="both"/>
      </w:pPr>
      <w:r w:rsidRPr="003B43FC">
        <w:t>5.</w:t>
      </w:r>
    </w:p>
    <w:p w:rsidR="00E80B26" w:rsidRPr="003B43FC" w:rsidRDefault="00E80B26" w:rsidP="00621D82">
      <w:pPr>
        <w:jc w:val="both"/>
      </w:pPr>
      <w:r w:rsidRPr="003B43FC">
        <w:t>А. Улаживая спорную ситуацию, я все время стараюсь найти поддержку удругого.</w:t>
      </w:r>
    </w:p>
    <w:p w:rsidR="00E80B26" w:rsidRPr="003B43FC" w:rsidRDefault="00E80B26" w:rsidP="00621D82">
      <w:pPr>
        <w:jc w:val="both"/>
      </w:pPr>
      <w:r w:rsidRPr="003B43FC">
        <w:t>В. Я стараюсь сделать все, чтобы избежать бесполезной напряженности.</w:t>
      </w:r>
    </w:p>
    <w:p w:rsidR="00E80B26" w:rsidRPr="003B43FC" w:rsidRDefault="00E80B26" w:rsidP="00621D82">
      <w:pPr>
        <w:jc w:val="both"/>
      </w:pPr>
      <w:r w:rsidRPr="003B43FC">
        <w:t>6.</w:t>
      </w:r>
    </w:p>
    <w:p w:rsidR="00E80B26" w:rsidRPr="003B43FC" w:rsidRDefault="00E80B26" w:rsidP="00621D82">
      <w:pPr>
        <w:jc w:val="both"/>
      </w:pPr>
      <w:r w:rsidRPr="003B43FC">
        <w:t>А. Я пытаюсь избежать неприятностей для себя.</w:t>
      </w:r>
    </w:p>
    <w:p w:rsidR="00E80B26" w:rsidRPr="003B43FC" w:rsidRDefault="00E80B26" w:rsidP="00621D82">
      <w:pPr>
        <w:jc w:val="both"/>
      </w:pPr>
      <w:r w:rsidRPr="003B43FC">
        <w:t>В. Я стараюсь добиться своего.</w:t>
      </w:r>
    </w:p>
    <w:p w:rsidR="00E80B26" w:rsidRDefault="00E80B26" w:rsidP="00621D82">
      <w:pPr>
        <w:jc w:val="both"/>
      </w:pPr>
      <w:r w:rsidRPr="003B43FC">
        <w:t xml:space="preserve">7. </w:t>
      </w:r>
    </w:p>
    <w:p w:rsidR="00E80B26" w:rsidRPr="003B43FC" w:rsidRDefault="00E80B26" w:rsidP="00621D82">
      <w:pPr>
        <w:jc w:val="both"/>
      </w:pPr>
      <w:r w:rsidRPr="003B43FC">
        <w:t xml:space="preserve">А.  Я  стараюсь  отложить  решение  спорного  вопроса,  с  тем  чтобы  со </w:t>
      </w:r>
    </w:p>
    <w:p w:rsidR="00E80B26" w:rsidRPr="003B43FC" w:rsidRDefault="00E80B26" w:rsidP="00621D82">
      <w:pPr>
        <w:jc w:val="both"/>
      </w:pPr>
      <w:r w:rsidRPr="003B43FC">
        <w:t>временем решить его окончательно.</w:t>
      </w:r>
    </w:p>
    <w:p w:rsidR="00E80B26" w:rsidRPr="003B43FC" w:rsidRDefault="00E80B26" w:rsidP="00621D82">
      <w:pPr>
        <w:jc w:val="both"/>
      </w:pPr>
      <w:r w:rsidRPr="003B43FC">
        <w:t>В. Я считаю возможным в чем-то уступить, чтобы добиться другого.</w:t>
      </w:r>
    </w:p>
    <w:p w:rsidR="00E80B26" w:rsidRPr="003B43FC" w:rsidRDefault="00E80B26" w:rsidP="00621D82">
      <w:pPr>
        <w:jc w:val="both"/>
      </w:pPr>
      <w:r w:rsidRPr="003B43FC">
        <w:t>8.</w:t>
      </w:r>
    </w:p>
    <w:p w:rsidR="00E80B26" w:rsidRPr="003B43FC" w:rsidRDefault="00E80B26" w:rsidP="00621D82">
      <w:pPr>
        <w:jc w:val="both"/>
      </w:pPr>
      <w:r w:rsidRPr="003B43FC">
        <w:t>А. Обычно я настойчиво стремлюсь добиться своего.</w:t>
      </w:r>
    </w:p>
    <w:p w:rsidR="00E80B26" w:rsidRPr="003B43FC" w:rsidRDefault="00E80B26" w:rsidP="00621D82">
      <w:pPr>
        <w:jc w:val="both"/>
      </w:pPr>
      <w:r w:rsidRPr="003B43FC">
        <w:t xml:space="preserve">В.  Я  первым  делом  стараюсь  ясно  определить  то,  в  чем  состоят  все </w:t>
      </w:r>
    </w:p>
    <w:p w:rsidR="00E80B26" w:rsidRPr="003B43FC" w:rsidRDefault="00E80B26" w:rsidP="00621D82">
      <w:pPr>
        <w:jc w:val="both"/>
      </w:pPr>
      <w:r w:rsidRPr="003B43FC">
        <w:t>затронутые интересы.</w:t>
      </w:r>
    </w:p>
    <w:p w:rsidR="00E80B26" w:rsidRPr="003B43FC" w:rsidRDefault="00E80B26" w:rsidP="00621D82">
      <w:pPr>
        <w:jc w:val="both"/>
      </w:pPr>
      <w:r w:rsidRPr="003B43FC">
        <w:t>9.</w:t>
      </w:r>
    </w:p>
    <w:p w:rsidR="00E80B26" w:rsidRPr="003B43FC" w:rsidRDefault="00E80B26" w:rsidP="00621D82">
      <w:pPr>
        <w:jc w:val="both"/>
      </w:pPr>
      <w:r w:rsidRPr="003B43FC">
        <w:t>А. Думаю, что</w:t>
      </w:r>
      <w:r>
        <w:t xml:space="preserve"> не всегда стоит волноваться из </w:t>
      </w:r>
      <w:r w:rsidRPr="003B43FC">
        <w:t>за каких</w:t>
      </w:r>
      <w:r>
        <w:t>-</w:t>
      </w:r>
      <w:r w:rsidRPr="003B43FC">
        <w:t>т</w:t>
      </w:r>
      <w:r>
        <w:t xml:space="preserve">о возникающих </w:t>
      </w:r>
      <w:r w:rsidRPr="003B43FC">
        <w:t>разногласий.</w:t>
      </w:r>
    </w:p>
    <w:p w:rsidR="00E80B26" w:rsidRPr="003B43FC" w:rsidRDefault="00E80B26" w:rsidP="00621D82">
      <w:pPr>
        <w:jc w:val="both"/>
      </w:pPr>
      <w:r w:rsidRPr="003B43FC">
        <w:t>В. Я прилагаю усилия, чтобы добиться своего.</w:t>
      </w:r>
    </w:p>
    <w:p w:rsidR="00E80B26" w:rsidRPr="003B43FC" w:rsidRDefault="00E80B26" w:rsidP="00621D82">
      <w:pPr>
        <w:jc w:val="both"/>
      </w:pPr>
      <w:r w:rsidRPr="003B43FC">
        <w:t>10.</w:t>
      </w:r>
    </w:p>
    <w:p w:rsidR="00E80B26" w:rsidRPr="003B43FC" w:rsidRDefault="00E80B26" w:rsidP="00621D82">
      <w:pPr>
        <w:jc w:val="both"/>
      </w:pPr>
      <w:r w:rsidRPr="003B43FC">
        <w:t>А. Я твердо стремлюсь достичь своего.</w:t>
      </w:r>
    </w:p>
    <w:p w:rsidR="00E80B26" w:rsidRPr="003B43FC" w:rsidRDefault="00E80B26" w:rsidP="00621D82">
      <w:pPr>
        <w:jc w:val="both"/>
      </w:pPr>
      <w:r w:rsidRPr="003B43FC">
        <w:t>В. Я пытаюсь найти компромиссное решение.</w:t>
      </w:r>
    </w:p>
    <w:p w:rsidR="00E80B26" w:rsidRPr="003B43FC" w:rsidRDefault="00E80B26" w:rsidP="00621D82">
      <w:pPr>
        <w:jc w:val="both"/>
      </w:pPr>
      <w:r w:rsidRPr="003B43FC">
        <w:t>11.</w:t>
      </w:r>
    </w:p>
    <w:p w:rsidR="00E80B26" w:rsidRPr="003B43FC" w:rsidRDefault="00E80B26" w:rsidP="00621D82">
      <w:pPr>
        <w:jc w:val="both"/>
      </w:pPr>
      <w:r w:rsidRPr="003B43FC">
        <w:t>А.  Первым  делом  я  стараюсь  ясно  оп</w:t>
      </w:r>
      <w:r>
        <w:t xml:space="preserve">ределить,  в  чем  состоят  все </w:t>
      </w:r>
      <w:r w:rsidRPr="003B43FC">
        <w:t>затронутые спорные вопросы.</w:t>
      </w:r>
    </w:p>
    <w:p w:rsidR="00E80B26" w:rsidRPr="003B43FC" w:rsidRDefault="00E80B26" w:rsidP="00621D82">
      <w:pPr>
        <w:jc w:val="both"/>
      </w:pPr>
      <w:r w:rsidRPr="003B43FC">
        <w:t>В. Я стараюсь успокоить другого и, главным образом, сохранить нашиотношения.</w:t>
      </w:r>
    </w:p>
    <w:p w:rsidR="00E80B26" w:rsidRPr="003B43FC" w:rsidRDefault="00E80B26" w:rsidP="00621D82">
      <w:pPr>
        <w:jc w:val="both"/>
      </w:pPr>
      <w:r w:rsidRPr="003B43FC">
        <w:t>12.</w:t>
      </w:r>
    </w:p>
    <w:p w:rsidR="00E80B26" w:rsidRPr="003B43FC" w:rsidRDefault="00E80B26" w:rsidP="00621D82">
      <w:pPr>
        <w:jc w:val="both"/>
      </w:pPr>
      <w:r w:rsidRPr="003B43FC">
        <w:t>А. Зачастую я избегаю занимать позицию, которая может вызвать споры.</w:t>
      </w:r>
    </w:p>
    <w:p w:rsidR="00E80B26" w:rsidRDefault="00E80B26" w:rsidP="00621D82">
      <w:pPr>
        <w:jc w:val="both"/>
      </w:pPr>
      <w:r w:rsidRPr="003B43FC">
        <w:t xml:space="preserve">В. Я даю возможность другому в чем-то </w:t>
      </w:r>
      <w:r>
        <w:t xml:space="preserve">остаться при своем мнении, если </w:t>
      </w:r>
      <w:r w:rsidRPr="003B43FC">
        <w:t>он тоже идет навстречу мне.</w:t>
      </w:r>
    </w:p>
    <w:p w:rsidR="00E80B26" w:rsidRPr="003B43FC" w:rsidRDefault="00E80B26" w:rsidP="00621D82">
      <w:pPr>
        <w:jc w:val="both"/>
      </w:pPr>
      <w:r>
        <w:t>1</w:t>
      </w:r>
      <w:r w:rsidRPr="003B43FC">
        <w:t>3.</w:t>
      </w:r>
    </w:p>
    <w:p w:rsidR="00E80B26" w:rsidRPr="003B43FC" w:rsidRDefault="00E80B26" w:rsidP="00621D82">
      <w:pPr>
        <w:jc w:val="both"/>
      </w:pPr>
      <w:r w:rsidRPr="003B43FC">
        <w:t>А. Я предлагаю среднюю позицию.</w:t>
      </w:r>
    </w:p>
    <w:p w:rsidR="00E80B26" w:rsidRPr="003B43FC" w:rsidRDefault="00E80B26" w:rsidP="00621D82">
      <w:pPr>
        <w:jc w:val="both"/>
      </w:pPr>
      <w:r w:rsidRPr="003B43FC">
        <w:t>В. Я настаиваю, чтобы было сделано по-моему.</w:t>
      </w:r>
    </w:p>
    <w:p w:rsidR="00E80B26" w:rsidRPr="003B43FC" w:rsidRDefault="00E80B26" w:rsidP="00621D82">
      <w:pPr>
        <w:jc w:val="both"/>
      </w:pPr>
      <w:r w:rsidRPr="003B43FC">
        <w:t>14.</w:t>
      </w:r>
    </w:p>
    <w:p w:rsidR="00E80B26" w:rsidRPr="003B43FC" w:rsidRDefault="00E80B26" w:rsidP="00621D82">
      <w:pPr>
        <w:jc w:val="both"/>
      </w:pPr>
      <w:r w:rsidRPr="003B43FC">
        <w:t>А. Я сообщаю другому свою точку зрения и спрашиваю о его взглядах.</w:t>
      </w:r>
    </w:p>
    <w:p w:rsidR="00E80B26" w:rsidRPr="003B43FC" w:rsidRDefault="00E80B26" w:rsidP="00621D82">
      <w:pPr>
        <w:jc w:val="both"/>
      </w:pPr>
      <w:r w:rsidRPr="003B43FC">
        <w:t>В. Я пытаюсь показать другому логику и преимущества моих взглядов.</w:t>
      </w:r>
    </w:p>
    <w:p w:rsidR="00E80B26" w:rsidRDefault="00E80B26" w:rsidP="00621D82">
      <w:pPr>
        <w:jc w:val="both"/>
      </w:pPr>
      <w:r w:rsidRPr="003B43FC">
        <w:t xml:space="preserve">15. </w:t>
      </w:r>
    </w:p>
    <w:p w:rsidR="00E80B26" w:rsidRPr="003B43FC" w:rsidRDefault="00E80B26" w:rsidP="00621D82">
      <w:pPr>
        <w:jc w:val="both"/>
      </w:pPr>
      <w:r w:rsidRPr="003B43FC">
        <w:t>А. Я стараюсь успокоить другого и, главным образом, сохранить нашиотношения.</w:t>
      </w:r>
    </w:p>
    <w:p w:rsidR="00E80B26" w:rsidRPr="003B43FC" w:rsidRDefault="00E80B26" w:rsidP="00621D82">
      <w:pPr>
        <w:jc w:val="both"/>
      </w:pPr>
      <w:r w:rsidRPr="003B43FC">
        <w:t>В. Я стараюсь сделать так, чтобы избежать напряженности.</w:t>
      </w:r>
    </w:p>
    <w:p w:rsidR="00E80B26" w:rsidRPr="003B43FC" w:rsidRDefault="00E80B26" w:rsidP="00621D82">
      <w:pPr>
        <w:jc w:val="both"/>
      </w:pPr>
      <w:r w:rsidRPr="003B43FC">
        <w:t>16.</w:t>
      </w:r>
    </w:p>
    <w:p w:rsidR="00E80B26" w:rsidRPr="003B43FC" w:rsidRDefault="00E80B26" w:rsidP="00621D82">
      <w:pPr>
        <w:jc w:val="both"/>
      </w:pPr>
      <w:r w:rsidRPr="003B43FC">
        <w:t>А. Я стараюсь не задеть чувств другого.</w:t>
      </w:r>
    </w:p>
    <w:p w:rsidR="00E80B26" w:rsidRPr="003B43FC" w:rsidRDefault="00E80B26" w:rsidP="00621D82">
      <w:pPr>
        <w:jc w:val="both"/>
      </w:pPr>
      <w:r w:rsidRPr="003B43FC">
        <w:t>В. Я пытаюсь убедить другого в преимуществах моей позиции.</w:t>
      </w:r>
    </w:p>
    <w:p w:rsidR="00E80B26" w:rsidRPr="003B43FC" w:rsidRDefault="00E80B26" w:rsidP="00621D82">
      <w:pPr>
        <w:jc w:val="both"/>
      </w:pPr>
      <w:r w:rsidRPr="003B43FC">
        <w:t>17.</w:t>
      </w:r>
    </w:p>
    <w:p w:rsidR="00E80B26" w:rsidRPr="003B43FC" w:rsidRDefault="00E80B26" w:rsidP="00621D82">
      <w:pPr>
        <w:jc w:val="both"/>
      </w:pPr>
      <w:r w:rsidRPr="003B43FC">
        <w:t>А. Обычно я настойчиво стараюсь добиться своего.</w:t>
      </w:r>
    </w:p>
    <w:p w:rsidR="00E80B26" w:rsidRPr="003B43FC" w:rsidRDefault="00E80B26" w:rsidP="00621D82">
      <w:pPr>
        <w:jc w:val="both"/>
      </w:pPr>
      <w:r w:rsidRPr="003B43FC">
        <w:t>В. Я стараюсь сделать все, чтобы избежать бесполезной напряженности.</w:t>
      </w:r>
    </w:p>
    <w:p w:rsidR="00E80B26" w:rsidRPr="003B43FC" w:rsidRDefault="00E80B26" w:rsidP="00621D82">
      <w:pPr>
        <w:jc w:val="both"/>
      </w:pPr>
      <w:r w:rsidRPr="003B43FC">
        <w:t>18.</w:t>
      </w:r>
    </w:p>
    <w:p w:rsidR="00E80B26" w:rsidRPr="003B43FC" w:rsidRDefault="00E80B26" w:rsidP="00621D82">
      <w:pPr>
        <w:jc w:val="both"/>
      </w:pPr>
      <w:r w:rsidRPr="003B43FC">
        <w:t>А. Если это сделает другого счастливым, дам ему возможность настоятьна своем.</w:t>
      </w:r>
    </w:p>
    <w:p w:rsidR="00E80B26" w:rsidRPr="003B43FC" w:rsidRDefault="00E80B26" w:rsidP="00621D82">
      <w:pPr>
        <w:jc w:val="both"/>
      </w:pPr>
      <w:r w:rsidRPr="003B43FC">
        <w:t>В. Я даю возможность другому в чем-то остаться при своем мнении, еслион также идет мне навстречу.</w:t>
      </w:r>
    </w:p>
    <w:p w:rsidR="00E80B26" w:rsidRPr="003B43FC" w:rsidRDefault="00E80B26" w:rsidP="00621D82">
      <w:pPr>
        <w:jc w:val="both"/>
      </w:pPr>
      <w:r w:rsidRPr="003B43FC">
        <w:t>19.</w:t>
      </w:r>
    </w:p>
    <w:p w:rsidR="00E80B26" w:rsidRPr="003B43FC" w:rsidRDefault="00E80B26" w:rsidP="00621D82">
      <w:pPr>
        <w:jc w:val="both"/>
      </w:pPr>
      <w:r w:rsidRPr="003B43FC">
        <w:t>А.  Первым  делом  я  стараюсь  ясно  определить  то,  в  чем  состоят  всезатронутые вопросы и интересы.</w:t>
      </w:r>
    </w:p>
    <w:p w:rsidR="00E80B26" w:rsidRPr="003B43FC" w:rsidRDefault="00E80B26" w:rsidP="00621D82">
      <w:pPr>
        <w:jc w:val="both"/>
      </w:pPr>
      <w:r w:rsidRPr="003B43FC">
        <w:t>В.  Я  стараюсь  отложить  решение  спорного  вопроса  с  тем,  чтобы  современем решить его окончательно.</w:t>
      </w:r>
    </w:p>
    <w:p w:rsidR="00E80B26" w:rsidRPr="003B43FC" w:rsidRDefault="00E80B26" w:rsidP="00621D82">
      <w:pPr>
        <w:jc w:val="both"/>
      </w:pPr>
      <w:r w:rsidRPr="003B43FC">
        <w:t>20.</w:t>
      </w:r>
    </w:p>
    <w:p w:rsidR="00E80B26" w:rsidRPr="003B43FC" w:rsidRDefault="00E80B26" w:rsidP="00621D82">
      <w:pPr>
        <w:jc w:val="both"/>
      </w:pPr>
      <w:r w:rsidRPr="003B43FC">
        <w:t>А. Я пытаюсь немедленно преодолеть наши разногласия.</w:t>
      </w:r>
    </w:p>
    <w:p w:rsidR="00E80B26" w:rsidRDefault="00E80B26" w:rsidP="00621D82">
      <w:pPr>
        <w:jc w:val="both"/>
      </w:pPr>
      <w:r w:rsidRPr="003B43FC">
        <w:t>В.  Я  стараюсь  найти  наилучшее  сочетани</w:t>
      </w:r>
      <w:r>
        <w:t xml:space="preserve">е  выгод  и  потерь  для  обеих </w:t>
      </w:r>
      <w:r w:rsidRPr="003B43FC">
        <w:t>сторон.</w:t>
      </w:r>
    </w:p>
    <w:p w:rsidR="00E80B26" w:rsidRDefault="00E80B26" w:rsidP="003630AF">
      <w:pPr>
        <w:rPr>
          <w:i/>
        </w:rPr>
      </w:pPr>
    </w:p>
    <w:p w:rsidR="00E80B26" w:rsidRDefault="00E80B26" w:rsidP="003630AF">
      <w:pPr>
        <w:rPr>
          <w:i/>
        </w:rPr>
      </w:pPr>
      <w:r w:rsidRPr="003630AF">
        <w:rPr>
          <w:i/>
        </w:rPr>
        <w:t>Бланк опросника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6"/>
        <w:gridCol w:w="850"/>
        <w:gridCol w:w="851"/>
        <w:gridCol w:w="850"/>
        <w:gridCol w:w="851"/>
        <w:gridCol w:w="850"/>
      </w:tblGrid>
      <w:tr w:rsidR="00E80B26" w:rsidTr="00F8197C">
        <w:trPr>
          <w:jc w:val="center"/>
        </w:trPr>
        <w:tc>
          <w:tcPr>
            <w:tcW w:w="846" w:type="dxa"/>
          </w:tcPr>
          <w:p w:rsidR="00E80B26" w:rsidRDefault="00E80B26" w:rsidP="00F8197C">
            <w:pPr>
              <w:jc w:val="center"/>
            </w:pPr>
            <w:r>
              <w:t>№</w:t>
            </w:r>
          </w:p>
        </w:tc>
        <w:tc>
          <w:tcPr>
            <w:tcW w:w="850" w:type="dxa"/>
          </w:tcPr>
          <w:p w:rsidR="00E80B26" w:rsidRDefault="00E80B26" w:rsidP="00F8197C">
            <w:pPr>
              <w:jc w:val="center"/>
            </w:pPr>
            <w:r>
              <w:t>А</w:t>
            </w:r>
          </w:p>
        </w:tc>
        <w:tc>
          <w:tcPr>
            <w:tcW w:w="851" w:type="dxa"/>
          </w:tcPr>
          <w:p w:rsidR="00E80B26" w:rsidRDefault="00E80B26" w:rsidP="00F8197C">
            <w:pPr>
              <w:jc w:val="center"/>
            </w:pPr>
            <w:r>
              <w:t>В</w:t>
            </w:r>
          </w:p>
        </w:tc>
        <w:tc>
          <w:tcPr>
            <w:tcW w:w="850" w:type="dxa"/>
          </w:tcPr>
          <w:p w:rsidR="00E80B26" w:rsidRDefault="00E80B26" w:rsidP="00F8197C">
            <w:pPr>
              <w:jc w:val="center"/>
            </w:pPr>
            <w:r>
              <w:t>№</w:t>
            </w:r>
          </w:p>
        </w:tc>
        <w:tc>
          <w:tcPr>
            <w:tcW w:w="851" w:type="dxa"/>
          </w:tcPr>
          <w:p w:rsidR="00E80B26" w:rsidRDefault="00E80B26" w:rsidP="00F8197C">
            <w:pPr>
              <w:jc w:val="center"/>
            </w:pPr>
            <w:r>
              <w:t>А</w:t>
            </w:r>
          </w:p>
        </w:tc>
        <w:tc>
          <w:tcPr>
            <w:tcW w:w="850" w:type="dxa"/>
          </w:tcPr>
          <w:p w:rsidR="00E80B26" w:rsidRDefault="00E80B26" w:rsidP="00F8197C">
            <w:pPr>
              <w:jc w:val="center"/>
            </w:pPr>
            <w:r>
              <w:t>В</w:t>
            </w:r>
          </w:p>
        </w:tc>
      </w:tr>
      <w:tr w:rsidR="00E80B26" w:rsidTr="00F8197C">
        <w:trPr>
          <w:jc w:val="center"/>
        </w:trPr>
        <w:tc>
          <w:tcPr>
            <w:tcW w:w="846" w:type="dxa"/>
          </w:tcPr>
          <w:p w:rsidR="00E80B26" w:rsidRDefault="00E80B26" w:rsidP="00F8197C">
            <w:pPr>
              <w:jc w:val="center"/>
            </w:pPr>
            <w:r>
              <w:t>1</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11</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2</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12</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3</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13</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4</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14</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5</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15</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6</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16</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7</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17</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8</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18</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9</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19</w:t>
            </w:r>
          </w:p>
        </w:tc>
        <w:tc>
          <w:tcPr>
            <w:tcW w:w="851" w:type="dxa"/>
          </w:tcPr>
          <w:p w:rsidR="00E80B26" w:rsidRDefault="00E80B26" w:rsidP="00F8197C">
            <w:pPr>
              <w:jc w:val="center"/>
            </w:pPr>
          </w:p>
        </w:tc>
        <w:tc>
          <w:tcPr>
            <w:tcW w:w="850" w:type="dxa"/>
          </w:tcPr>
          <w:p w:rsidR="00E80B26" w:rsidRDefault="00E80B26" w:rsidP="00F8197C">
            <w:pPr>
              <w:jc w:val="center"/>
            </w:pPr>
          </w:p>
        </w:tc>
      </w:tr>
      <w:tr w:rsidR="00E80B26" w:rsidTr="00F8197C">
        <w:trPr>
          <w:jc w:val="center"/>
        </w:trPr>
        <w:tc>
          <w:tcPr>
            <w:tcW w:w="846" w:type="dxa"/>
          </w:tcPr>
          <w:p w:rsidR="00E80B26" w:rsidRDefault="00E80B26" w:rsidP="00F8197C">
            <w:pPr>
              <w:jc w:val="center"/>
            </w:pPr>
            <w:r>
              <w:t>10</w:t>
            </w:r>
          </w:p>
        </w:tc>
        <w:tc>
          <w:tcPr>
            <w:tcW w:w="850" w:type="dxa"/>
          </w:tcPr>
          <w:p w:rsidR="00E80B26" w:rsidRDefault="00E80B26" w:rsidP="00F8197C">
            <w:pPr>
              <w:jc w:val="center"/>
            </w:pPr>
          </w:p>
        </w:tc>
        <w:tc>
          <w:tcPr>
            <w:tcW w:w="851" w:type="dxa"/>
          </w:tcPr>
          <w:p w:rsidR="00E80B26" w:rsidRDefault="00E80B26" w:rsidP="00F8197C">
            <w:pPr>
              <w:jc w:val="center"/>
            </w:pPr>
          </w:p>
        </w:tc>
        <w:tc>
          <w:tcPr>
            <w:tcW w:w="850" w:type="dxa"/>
          </w:tcPr>
          <w:p w:rsidR="00E80B26" w:rsidRDefault="00E80B26" w:rsidP="00F8197C">
            <w:pPr>
              <w:jc w:val="center"/>
            </w:pPr>
            <w:r>
              <w:t>20</w:t>
            </w:r>
          </w:p>
        </w:tc>
        <w:tc>
          <w:tcPr>
            <w:tcW w:w="851" w:type="dxa"/>
          </w:tcPr>
          <w:p w:rsidR="00E80B26" w:rsidRDefault="00E80B26" w:rsidP="00F8197C">
            <w:pPr>
              <w:jc w:val="center"/>
            </w:pPr>
          </w:p>
        </w:tc>
        <w:tc>
          <w:tcPr>
            <w:tcW w:w="850" w:type="dxa"/>
          </w:tcPr>
          <w:p w:rsidR="00E80B26" w:rsidRDefault="00E80B26" w:rsidP="00F8197C">
            <w:pPr>
              <w:jc w:val="center"/>
            </w:pPr>
          </w:p>
        </w:tc>
      </w:tr>
    </w:tbl>
    <w:p w:rsidR="00E80B26" w:rsidRPr="00461357" w:rsidRDefault="00E80B26" w:rsidP="0001303E">
      <w:pPr>
        <w:jc w:val="both"/>
        <w:rPr>
          <w:b/>
          <w:highlight w:val="yellow"/>
        </w:rPr>
      </w:pPr>
    </w:p>
    <w:p w:rsidR="00E80B26" w:rsidRPr="00935CDD" w:rsidRDefault="00E80B26" w:rsidP="00284B75">
      <w:pPr>
        <w:pStyle w:val="1"/>
        <w:spacing w:after="0" w:line="240" w:lineRule="auto"/>
        <w:ind w:left="0"/>
        <w:jc w:val="both"/>
        <w:rPr>
          <w:rFonts w:ascii="Times New Roman" w:hAnsi="Times New Roman"/>
          <w:b/>
          <w:bCs/>
          <w:color w:val="000000"/>
          <w:sz w:val="24"/>
          <w:szCs w:val="24"/>
        </w:rPr>
      </w:pPr>
      <w:r w:rsidRPr="00935CDD">
        <w:rPr>
          <w:rFonts w:ascii="Times New Roman" w:hAnsi="Times New Roman"/>
          <w:b/>
          <w:color w:val="000000"/>
          <w:sz w:val="24"/>
          <w:szCs w:val="24"/>
        </w:rPr>
        <w:t>Тема 7. Методы управления конфликтами (проводится в форме практической подготовки)</w:t>
      </w:r>
    </w:p>
    <w:p w:rsidR="00E80B26" w:rsidRPr="00461357" w:rsidRDefault="00E80B26" w:rsidP="0001303E">
      <w:pPr>
        <w:jc w:val="both"/>
        <w:rPr>
          <w:b/>
          <w:highlight w:val="yellow"/>
        </w:rPr>
      </w:pPr>
    </w:p>
    <w:p w:rsidR="00E80B26" w:rsidRPr="00935CDD" w:rsidRDefault="00E80B26" w:rsidP="00935CDD">
      <w:pPr>
        <w:rPr>
          <w:i/>
        </w:rPr>
      </w:pPr>
      <w:r w:rsidRPr="00935CDD">
        <w:rPr>
          <w:i/>
        </w:rPr>
        <w:t>Вопросы к занятию</w:t>
      </w:r>
    </w:p>
    <w:p w:rsidR="00E80B26" w:rsidRPr="00935CDD" w:rsidRDefault="00E80B26" w:rsidP="00935CDD">
      <w:pPr>
        <w:pStyle w:val="ListParagraph"/>
        <w:numPr>
          <w:ilvl w:val="0"/>
          <w:numId w:val="34"/>
        </w:numPr>
        <w:tabs>
          <w:tab w:val="left" w:pos="232"/>
        </w:tabs>
        <w:ind w:left="357" w:hanging="357"/>
      </w:pPr>
      <w:r>
        <w:rPr>
          <w:color w:val="000000"/>
        </w:rPr>
        <w:t>Назовите о</w:t>
      </w:r>
      <w:r w:rsidRPr="00935CDD">
        <w:rPr>
          <w:color w:val="000000"/>
        </w:rPr>
        <w:t>тличия широкого и узкого подходов к управлению конфликтами.</w:t>
      </w:r>
    </w:p>
    <w:p w:rsidR="00E80B26" w:rsidRPr="0030131B" w:rsidRDefault="00E80B26" w:rsidP="0030131B">
      <w:pPr>
        <w:pStyle w:val="ListParagraph"/>
        <w:numPr>
          <w:ilvl w:val="0"/>
          <w:numId w:val="34"/>
        </w:numPr>
        <w:tabs>
          <w:tab w:val="left" w:pos="249"/>
        </w:tabs>
        <w:ind w:left="357" w:hanging="357"/>
      </w:pPr>
      <w:r w:rsidRPr="0030131B">
        <w:rPr>
          <w:color w:val="000000"/>
        </w:rPr>
        <w:t>Укажите основные функции управления конфликтами</w:t>
      </w:r>
      <w:r>
        <w:rPr>
          <w:color w:val="000000"/>
        </w:rPr>
        <w:t>.</w:t>
      </w:r>
    </w:p>
    <w:p w:rsidR="00E80B26" w:rsidRPr="00935CDD" w:rsidRDefault="00E80B26" w:rsidP="0030131B">
      <w:pPr>
        <w:pStyle w:val="ListParagraph"/>
        <w:numPr>
          <w:ilvl w:val="0"/>
          <w:numId w:val="34"/>
        </w:numPr>
        <w:tabs>
          <w:tab w:val="left" w:pos="249"/>
        </w:tabs>
        <w:ind w:left="357" w:hanging="357"/>
      </w:pPr>
      <w:r>
        <w:rPr>
          <w:color w:val="000000"/>
        </w:rPr>
        <w:t>Приведите к</w:t>
      </w:r>
      <w:r w:rsidRPr="00935CDD">
        <w:rPr>
          <w:color w:val="000000"/>
        </w:rPr>
        <w:t>лассификаци</w:t>
      </w:r>
      <w:r>
        <w:rPr>
          <w:color w:val="000000"/>
        </w:rPr>
        <w:t>ю</w:t>
      </w:r>
      <w:r w:rsidRPr="00935CDD">
        <w:rPr>
          <w:color w:val="000000"/>
        </w:rPr>
        <w:t xml:space="preserve"> стратегий и методов управления конфликтами.</w:t>
      </w:r>
    </w:p>
    <w:p w:rsidR="00E80B26" w:rsidRPr="00935CDD" w:rsidRDefault="00E80B26" w:rsidP="00935CDD">
      <w:pPr>
        <w:pStyle w:val="ListParagraph"/>
        <w:numPr>
          <w:ilvl w:val="0"/>
          <w:numId w:val="34"/>
        </w:numPr>
        <w:tabs>
          <w:tab w:val="left" w:pos="232"/>
        </w:tabs>
        <w:ind w:left="0" w:firstLine="0"/>
        <w:jc w:val="both"/>
      </w:pPr>
      <w:r>
        <w:rPr>
          <w:color w:val="000000"/>
        </w:rPr>
        <w:t>Назовите в</w:t>
      </w:r>
      <w:r w:rsidRPr="00935CDD">
        <w:rPr>
          <w:color w:val="000000"/>
        </w:rPr>
        <w:t>озможности, условия реализации и ограничения стратегий управления конфликтами.</w:t>
      </w:r>
    </w:p>
    <w:p w:rsidR="00E80B26" w:rsidRPr="00935CDD" w:rsidRDefault="00E80B26" w:rsidP="00935CDD">
      <w:pPr>
        <w:pStyle w:val="ListParagraph"/>
        <w:numPr>
          <w:ilvl w:val="0"/>
          <w:numId w:val="34"/>
        </w:numPr>
        <w:tabs>
          <w:tab w:val="left" w:pos="232"/>
        </w:tabs>
        <w:ind w:left="0" w:firstLine="0"/>
        <w:jc w:val="both"/>
      </w:pPr>
      <w:r>
        <w:rPr>
          <w:color w:val="000000"/>
        </w:rPr>
        <w:t>Назовите р</w:t>
      </w:r>
      <w:r w:rsidRPr="00935CDD">
        <w:rPr>
          <w:color w:val="000000"/>
        </w:rPr>
        <w:t>азличия в применении методов управления конфликтами для разных типов конфликтов (внутри- и межорганизационных, экономических, социальных, трудовых и пр.).</w:t>
      </w:r>
    </w:p>
    <w:p w:rsidR="00E80B26" w:rsidRDefault="00E80B26" w:rsidP="0001303E">
      <w:pPr>
        <w:ind w:firstLine="567"/>
        <w:jc w:val="both"/>
        <w:rPr>
          <w:bCs/>
          <w:i/>
          <w:highlight w:val="yellow"/>
        </w:rPr>
      </w:pPr>
    </w:p>
    <w:p w:rsidR="00E80B26" w:rsidRDefault="00E80B26" w:rsidP="000C145A">
      <w:pPr>
        <w:ind w:firstLine="567"/>
        <w:jc w:val="both"/>
      </w:pPr>
      <w:r w:rsidRPr="00935CDD">
        <w:rPr>
          <w:bCs/>
          <w:i/>
        </w:rPr>
        <w:t>З</w:t>
      </w:r>
      <w:r w:rsidRPr="00935CDD">
        <w:rPr>
          <w:i/>
        </w:rPr>
        <w:t>адани</w:t>
      </w:r>
      <w:r>
        <w:rPr>
          <w:i/>
        </w:rPr>
        <w:t>я</w:t>
      </w:r>
      <w:r w:rsidRPr="00935CDD">
        <w:rPr>
          <w:i/>
        </w:rPr>
        <w:t xml:space="preserve"> для практической подготовки</w:t>
      </w:r>
      <w:r w:rsidRPr="00935CDD">
        <w:t xml:space="preserve">: </w:t>
      </w:r>
      <w:r w:rsidRPr="0030131B">
        <w:t>Деловая игра «Зона комфорта»</w:t>
      </w:r>
      <w:r>
        <w:t>.</w:t>
      </w:r>
    </w:p>
    <w:p w:rsidR="00E80B26" w:rsidRDefault="00E80B26" w:rsidP="00873222">
      <w:pPr>
        <w:ind w:firstLine="360"/>
        <w:jc w:val="both"/>
      </w:pPr>
      <w:r>
        <w:t>Цель занятия:отработка навыков</w:t>
      </w:r>
      <w:r w:rsidRPr="0030131B">
        <w:t xml:space="preserve"> управл</w:t>
      </w:r>
      <w:r>
        <w:t>ения</w:t>
      </w:r>
      <w:r w:rsidRPr="0030131B">
        <w:t xml:space="preserve"> стрессом всвязиссокращениемштата.</w:t>
      </w:r>
    </w:p>
    <w:p w:rsidR="00E80B26" w:rsidRDefault="00E80B26" w:rsidP="00873222">
      <w:pPr>
        <w:ind w:firstLine="360"/>
        <w:jc w:val="both"/>
      </w:pPr>
      <w:r>
        <w:rPr>
          <w:color w:val="000000"/>
        </w:rPr>
        <w:t>Условия игры и р</w:t>
      </w:r>
      <w:r w:rsidRPr="006C4512">
        <w:rPr>
          <w:color w:val="000000"/>
        </w:rPr>
        <w:t xml:space="preserve">оли </w:t>
      </w:r>
      <w:r>
        <w:rPr>
          <w:color w:val="000000"/>
        </w:rPr>
        <w:t xml:space="preserve">участников: </w:t>
      </w:r>
      <w:r>
        <w:t>а</w:t>
      </w:r>
      <w:r w:rsidRPr="0030131B">
        <w:t>удиторияпредставляетсобойреабилитационный центр для безработных. Каждый участник, кроме трехчеловек, исполняющих функции работников центра занятости, будетисполнять роль безработного,ищущегоработу.Назначаются:администратор, психолог, консультант по вопросам занятости.</w:t>
      </w:r>
    </w:p>
    <w:p w:rsidR="00E80B26" w:rsidRDefault="00E80B26" w:rsidP="0030131B">
      <w:pPr>
        <w:ind w:firstLine="709"/>
        <w:jc w:val="both"/>
      </w:pPr>
      <w:r w:rsidRPr="0030131B">
        <w:t>Функции администратора - встречать клиентов, записывать их имена иузнавать, с кем они хотят побеседовать: психологом или консультантом повопросам занятости. При необходимости нужно разъяснить, что психологне консультирует по вопросам трудоустройства, но может помочьсправиться с возникшим стрессом или другими подобными проблемами.</w:t>
      </w:r>
    </w:p>
    <w:p w:rsidR="00E80B26" w:rsidRDefault="00E80B26" w:rsidP="0030131B">
      <w:pPr>
        <w:ind w:firstLine="709"/>
        <w:jc w:val="both"/>
      </w:pPr>
      <w:r w:rsidRPr="0030131B">
        <w:t>Консультант по вопросам занятости может посоветовать, как получитьновую работу или дополнительное образование. Если требуемыйспециалист в данный момент занят, попросите нового клиента подождать,и пригласите его, как только выйдет предыдущий посетитель. Учитываявыполнение этих требований, в остальном вы можете интерпретироватьроль по своему усмотрению.</w:t>
      </w:r>
    </w:p>
    <w:p w:rsidR="00E80B26" w:rsidRPr="0030131B" w:rsidRDefault="00E80B26" w:rsidP="0030131B">
      <w:pPr>
        <w:ind w:firstLine="709"/>
        <w:jc w:val="both"/>
      </w:pPr>
      <w:r w:rsidRPr="0030131B">
        <w:t>Функции психолога - консультации по вопросам занятости - вне егокомпетенции, в остальном он может по собственному усмотрениюинтерпретировать роль по консультированию клиентов, находящихся вподавленном состоянии.</w:t>
      </w:r>
    </w:p>
    <w:p w:rsidR="00E80B26" w:rsidRPr="0030131B" w:rsidRDefault="00E80B26" w:rsidP="0030131B">
      <w:pPr>
        <w:ind w:firstLine="709"/>
        <w:jc w:val="both"/>
      </w:pPr>
      <w:r w:rsidRPr="0030131B">
        <w:t xml:space="preserve">Функции консультанта по вопросам занятости </w:t>
      </w:r>
      <w:r>
        <w:t>–</w:t>
      </w:r>
      <w:r w:rsidRPr="0030131B">
        <w:t xml:space="preserve"> консультироватьпосетителей центра по вопросам приобретения дополнительногообразования, повышения квалификации и поиска работы. В этих рамках онможет интерпретировать роль по собственному усмотрению.</w:t>
      </w:r>
    </w:p>
    <w:p w:rsidR="00E80B26" w:rsidRDefault="00E80B26" w:rsidP="00A54EAA">
      <w:pPr>
        <w:ind w:firstLine="360"/>
        <w:jc w:val="both"/>
      </w:pPr>
      <w:r w:rsidRPr="006C4512">
        <w:rPr>
          <w:color w:val="000000"/>
        </w:rPr>
        <w:t>1этап. Подготовка</w:t>
      </w:r>
      <w:r>
        <w:t>: р</w:t>
      </w:r>
      <w:r w:rsidRPr="0030131B">
        <w:t xml:space="preserve">аботникам центра занятости необходимосоздать зону комфорта для людей, находящихся в подавленном состоянии, поскольку их сократили на службе и оставили без работы. Помимодоброжелательного отношения, готовности помочь клиентам сотрудникицентра должны создать максимум удобств для клиентов, как ожидающихсвоей очереди в приемной, так и в комнате для переговоров с клиентами. Вреабилитационном центре занятости для каждого сотрудника должныстоять стол и стул. Рабочие места сотрудников должны быть повозможности отгорожены друг от друга. Желательно в приемной на стендепоместить объявления об имеющихся вакансиях. В игре могут приниматьучастие от 6 до 16 человек. Все участники получают копию инструкции оперестановке мебели, описание ролей получают администратор, психолог,консультант по вопросам занятости. Далее участники все вместе должныпередвинуть мебель так, чтобы создать удобные условия для безработных,обратившихся за консультацией. </w:t>
      </w:r>
    </w:p>
    <w:p w:rsidR="00E80B26" w:rsidRPr="0030131B" w:rsidRDefault="00E80B26" w:rsidP="0030131B">
      <w:pPr>
        <w:ind w:firstLine="709"/>
        <w:jc w:val="both"/>
      </w:pPr>
      <w:r>
        <w:t>2 этап. Консультирование: к</w:t>
      </w:r>
      <w:r w:rsidRPr="0030131B">
        <w:t>огда мебель будет переставлена,исполнители ролей безработных должны покинуть комнату, чтобыобсудить, как они будут исполнять свои роли. Далее работники центразанятости занимают свои места за рабочими столами, приглашаютсябезработные, усаживаются в приемной, начинаются консультации. Послеих окончания начинается обсуждение.</w:t>
      </w:r>
    </w:p>
    <w:p w:rsidR="00E80B26" w:rsidRPr="0030131B" w:rsidRDefault="00E80B26" w:rsidP="0030131B">
      <w:pPr>
        <w:ind w:firstLine="709"/>
        <w:jc w:val="both"/>
      </w:pPr>
      <w:r>
        <w:t>3 этап. Обсуждение: в</w:t>
      </w:r>
      <w:r w:rsidRPr="0030131B">
        <w:t xml:space="preserve"> ходе обсуждения выясняется:</w:t>
      </w:r>
    </w:p>
    <w:p w:rsidR="00E80B26" w:rsidRPr="0030131B" w:rsidRDefault="00E80B26" w:rsidP="0030131B">
      <w:pPr>
        <w:ind w:firstLine="709"/>
        <w:jc w:val="both"/>
      </w:pPr>
      <w:r w:rsidRPr="0030131B">
        <w:t>• удалось ли работникам центра занятости создать «зону комфорта» длялюдей, находящихся в подавленном состоянии;</w:t>
      </w:r>
    </w:p>
    <w:p w:rsidR="00E80B26" w:rsidRDefault="00E80B26" w:rsidP="0030131B">
      <w:pPr>
        <w:ind w:firstLine="709"/>
        <w:jc w:val="both"/>
      </w:pPr>
      <w:r w:rsidRPr="0030131B">
        <w:t>• если это удалось, или по какой-либо причине не удалось, нужно объяснитьпричины, и привести подобные примеры из своей практики.</w:t>
      </w:r>
    </w:p>
    <w:p w:rsidR="00E80B26" w:rsidRDefault="00E80B26" w:rsidP="00873222">
      <w:pPr>
        <w:ind w:firstLine="709"/>
        <w:jc w:val="both"/>
      </w:pPr>
    </w:p>
    <w:p w:rsidR="00E80B26" w:rsidRPr="00A54EAA" w:rsidRDefault="00E80B26" w:rsidP="00284B75">
      <w:pPr>
        <w:pStyle w:val="1"/>
        <w:spacing w:after="0" w:line="240" w:lineRule="auto"/>
        <w:ind w:left="0"/>
        <w:jc w:val="both"/>
        <w:rPr>
          <w:rFonts w:ascii="Times New Roman" w:hAnsi="Times New Roman"/>
          <w:b/>
          <w:bCs/>
          <w:color w:val="FF0000"/>
          <w:sz w:val="24"/>
          <w:szCs w:val="24"/>
        </w:rPr>
      </w:pPr>
      <w:r w:rsidRPr="00A54EAA">
        <w:rPr>
          <w:rFonts w:ascii="Times New Roman" w:hAnsi="Times New Roman"/>
          <w:b/>
          <w:sz w:val="24"/>
          <w:szCs w:val="24"/>
        </w:rPr>
        <w:t>Тема 8. Социальные технологии управления конфликтами</w:t>
      </w:r>
    </w:p>
    <w:p w:rsidR="00E80B26" w:rsidRDefault="00E80B26" w:rsidP="0001303E">
      <w:pPr>
        <w:ind w:firstLine="708"/>
        <w:jc w:val="both"/>
        <w:rPr>
          <w:i/>
          <w:highlight w:val="yellow"/>
        </w:rPr>
      </w:pPr>
    </w:p>
    <w:p w:rsidR="00E80B26" w:rsidRPr="00A54EAA" w:rsidRDefault="00E80B26" w:rsidP="0001303E">
      <w:pPr>
        <w:ind w:firstLine="708"/>
        <w:jc w:val="both"/>
        <w:rPr>
          <w:i/>
        </w:rPr>
      </w:pPr>
      <w:r w:rsidRPr="00A54EAA">
        <w:rPr>
          <w:i/>
        </w:rPr>
        <w:t>Вопросы к занятию</w:t>
      </w:r>
    </w:p>
    <w:p w:rsidR="00E80B26" w:rsidRPr="000D26E9" w:rsidRDefault="00E80B26" w:rsidP="000127A0">
      <w:pPr>
        <w:pStyle w:val="ListParagraph"/>
        <w:numPr>
          <w:ilvl w:val="0"/>
          <w:numId w:val="35"/>
        </w:numPr>
        <w:tabs>
          <w:tab w:val="left" w:pos="206"/>
        </w:tabs>
        <w:ind w:left="357" w:hanging="357"/>
      </w:pPr>
      <w:r w:rsidRPr="000D26E9">
        <w:rPr>
          <w:color w:val="000000"/>
        </w:rPr>
        <w:t>Типы конфликтов, в которых можно эффективно при</w:t>
      </w:r>
      <w:r>
        <w:rPr>
          <w:color w:val="000000"/>
        </w:rPr>
        <w:t>менять технологии переговоров и п</w:t>
      </w:r>
      <w:r w:rsidRPr="000D26E9">
        <w:rPr>
          <w:color w:val="000000"/>
        </w:rPr>
        <w:t xml:space="preserve">осредничества. </w:t>
      </w:r>
    </w:p>
    <w:p w:rsidR="00E80B26" w:rsidRPr="000D26E9" w:rsidRDefault="00E80B26" w:rsidP="000127A0">
      <w:pPr>
        <w:pStyle w:val="ListParagraph"/>
        <w:numPr>
          <w:ilvl w:val="0"/>
          <w:numId w:val="35"/>
        </w:numPr>
        <w:tabs>
          <w:tab w:val="left" w:pos="232"/>
        </w:tabs>
        <w:ind w:left="0" w:firstLine="0"/>
        <w:rPr>
          <w:color w:val="000000"/>
        </w:rPr>
      </w:pPr>
      <w:r w:rsidRPr="000D26E9">
        <w:rPr>
          <w:color w:val="000000"/>
        </w:rPr>
        <w:t>Условия использования технологи</w:t>
      </w:r>
      <w:r>
        <w:rPr>
          <w:color w:val="000000"/>
        </w:rPr>
        <w:t>и</w:t>
      </w:r>
      <w:r w:rsidRPr="000D26E9">
        <w:rPr>
          <w:color w:val="000000"/>
        </w:rPr>
        <w:t xml:space="preserve"> переговоров. </w:t>
      </w:r>
    </w:p>
    <w:p w:rsidR="00E80B26" w:rsidRPr="000D26E9" w:rsidRDefault="00E80B26" w:rsidP="000127A0">
      <w:pPr>
        <w:pStyle w:val="ListParagraph"/>
        <w:numPr>
          <w:ilvl w:val="0"/>
          <w:numId w:val="35"/>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E80B26" w:rsidRPr="000D26E9" w:rsidRDefault="00E80B26" w:rsidP="000127A0">
      <w:pPr>
        <w:pStyle w:val="ListParagraph"/>
        <w:numPr>
          <w:ilvl w:val="0"/>
          <w:numId w:val="35"/>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E80B26" w:rsidRDefault="00E80B26" w:rsidP="000127A0">
      <w:pPr>
        <w:pStyle w:val="ListParagraph"/>
        <w:jc w:val="both"/>
        <w:rPr>
          <w:bCs/>
          <w:i/>
          <w:highlight w:val="yellow"/>
        </w:rPr>
      </w:pPr>
    </w:p>
    <w:p w:rsidR="00E80B26" w:rsidRPr="006C4512" w:rsidRDefault="00E80B26" w:rsidP="00BA0F63">
      <w:pPr>
        <w:ind w:firstLine="709"/>
        <w:jc w:val="both"/>
      </w:pPr>
      <w:r w:rsidRPr="000127A0">
        <w:rPr>
          <w:bCs/>
          <w:i/>
        </w:rPr>
        <w:t>Практическое задание</w:t>
      </w:r>
      <w:r>
        <w:rPr>
          <w:bCs/>
          <w:i/>
        </w:rPr>
        <w:t xml:space="preserve">. </w:t>
      </w:r>
      <w:r w:rsidRPr="006C4512">
        <w:t xml:space="preserve">Деловая игра </w:t>
      </w:r>
      <w:r>
        <w:t>«Переговоры»</w:t>
      </w:r>
      <w:r w:rsidRPr="006C4512">
        <w:t>.</w:t>
      </w:r>
    </w:p>
    <w:p w:rsidR="00E80B26" w:rsidRPr="006C4512" w:rsidRDefault="00E80B26" w:rsidP="00BA0F63">
      <w:pPr>
        <w:ind w:firstLine="360"/>
        <w:jc w:val="both"/>
      </w:pPr>
      <w:r w:rsidRPr="006C4512">
        <w:rPr>
          <w:color w:val="000000"/>
        </w:rPr>
        <w:t>Цель занятия. Отработка навыков делового общения в переговорах; урегулирование конфликта; достижение соглашения.</w:t>
      </w:r>
    </w:p>
    <w:p w:rsidR="00E80B26" w:rsidRPr="006C4512" w:rsidRDefault="00E80B26" w:rsidP="00BA0F63">
      <w:pPr>
        <w:ind w:firstLine="360"/>
        <w:jc w:val="both"/>
      </w:pPr>
      <w:r w:rsidRPr="006C4512">
        <w:rPr>
          <w:color w:val="000000"/>
        </w:rPr>
        <w:t>Роли для участия в игре</w:t>
      </w:r>
    </w:p>
    <w:p w:rsidR="00E80B26" w:rsidRPr="006C4512" w:rsidRDefault="00E80B26" w:rsidP="00BA0F63">
      <w:pPr>
        <w:ind w:firstLine="360"/>
        <w:jc w:val="both"/>
      </w:pPr>
      <w:r w:rsidRPr="006C4512">
        <w:rPr>
          <w:color w:val="000000"/>
        </w:rPr>
        <w:t>1. Специалисты, ведущие переговоры, не менее трех человек. Обычно это лица, облеченные властью, полномочиями и доверием той стороны, которую они представляют. Кроме того, это должны быть людьми, принимающими решения, в том числе и в изменившихся обстоятельствах.</w:t>
      </w:r>
    </w:p>
    <w:p w:rsidR="00E80B26" w:rsidRPr="006C4512" w:rsidRDefault="00E80B26" w:rsidP="00BA0F63">
      <w:pPr>
        <w:tabs>
          <w:tab w:val="left" w:pos="801"/>
        </w:tabs>
        <w:ind w:firstLine="360"/>
        <w:jc w:val="both"/>
      </w:pPr>
      <w:r w:rsidRPr="006C4512">
        <w:rPr>
          <w:color w:val="000000"/>
        </w:rPr>
        <w:t>2.</w:t>
      </w:r>
      <w:r w:rsidRPr="006C4512">
        <w:rPr>
          <w:color w:val="000000"/>
        </w:rPr>
        <w:tab/>
        <w:t>Группа экспертов, их задача — дать оценочную экспозицию конфликта. Экспертные решения и оценки должны носить предметный характер. Оценивая решения, принятые в процессе переговоров, эксперты должны подсчитать конкретные убытки и потери и выявить ошибки и их негативные последствия, предложить варианты действий. (Не менее трех человек.)</w:t>
      </w:r>
    </w:p>
    <w:p w:rsidR="00E80B26" w:rsidRPr="006C4512" w:rsidRDefault="00E80B26" w:rsidP="00BA0F63">
      <w:pPr>
        <w:tabs>
          <w:tab w:val="left" w:pos="757"/>
        </w:tabs>
        <w:ind w:firstLine="360"/>
        <w:jc w:val="both"/>
        <w:rPr>
          <w:color w:val="000000"/>
        </w:rPr>
      </w:pPr>
      <w:r w:rsidRPr="006C4512">
        <w:rPr>
          <w:color w:val="000000"/>
        </w:rPr>
        <w:t>3.</w:t>
      </w:r>
      <w:r w:rsidRPr="006C4512">
        <w:rPr>
          <w:color w:val="000000"/>
        </w:rPr>
        <w:tab/>
        <w:t>Группа аналитиков, их задача — осуществить прогнозирование на перспективу, проанализировать предлагаемые экспертами и переговорщиками решения с точки зрения их эффективности, появления потенциальных проблем. (Не менее трех человек.)</w:t>
      </w:r>
    </w:p>
    <w:p w:rsidR="00E80B26" w:rsidRPr="006C4512" w:rsidRDefault="00E80B26" w:rsidP="00BA0F63">
      <w:pPr>
        <w:ind w:firstLine="360"/>
        <w:jc w:val="both"/>
      </w:pPr>
      <w:r w:rsidRPr="006C4512">
        <w:rPr>
          <w:color w:val="000000"/>
        </w:rPr>
        <w:t>1этап. Подготовка</w:t>
      </w:r>
    </w:p>
    <w:p w:rsidR="00E80B26" w:rsidRPr="006C4512" w:rsidRDefault="00E80B26" w:rsidP="00BA0F63">
      <w:pPr>
        <w:tabs>
          <w:tab w:val="left" w:pos="751"/>
        </w:tabs>
        <w:ind w:firstLine="360"/>
        <w:jc w:val="both"/>
      </w:pPr>
      <w:r w:rsidRPr="006C4512">
        <w:rPr>
          <w:color w:val="000000"/>
        </w:rPr>
        <w:t>1)</w:t>
      </w:r>
      <w:r w:rsidRPr="006C4512">
        <w:rPr>
          <w:color w:val="000000"/>
        </w:rPr>
        <w:tab/>
        <w:t>Создание игровых команд: специалисты по переговорам — по три человека от каждой из сторон; эксперты, аналитики.</w:t>
      </w:r>
    </w:p>
    <w:p w:rsidR="00E80B26" w:rsidRPr="006C4512" w:rsidRDefault="00E80B26" w:rsidP="00BA0F63">
      <w:pPr>
        <w:tabs>
          <w:tab w:val="left" w:pos="801"/>
        </w:tabs>
        <w:ind w:firstLine="360"/>
        <w:jc w:val="both"/>
      </w:pPr>
      <w:r w:rsidRPr="006C4512">
        <w:rPr>
          <w:color w:val="000000"/>
        </w:rPr>
        <w:t>2)</w:t>
      </w:r>
      <w:r w:rsidRPr="006C4512">
        <w:rPr>
          <w:color w:val="000000"/>
        </w:rPr>
        <w:tab/>
        <w:t>Описание сложившейся ситуации, конфликта между сторонами. Примечание. Ситуацию можно предложить из реальной практики или дать слушателям возможность придумать се самим.</w:t>
      </w:r>
    </w:p>
    <w:p w:rsidR="00E80B26" w:rsidRPr="006C4512" w:rsidRDefault="00E80B26" w:rsidP="00BA0F63">
      <w:pPr>
        <w:tabs>
          <w:tab w:val="left" w:pos="801"/>
        </w:tabs>
        <w:ind w:firstLine="360"/>
        <w:jc w:val="both"/>
      </w:pPr>
      <w:r w:rsidRPr="006C4512">
        <w:rPr>
          <w:color w:val="000000"/>
        </w:rPr>
        <w:t>3)</w:t>
      </w:r>
      <w:r w:rsidRPr="006C4512">
        <w:rPr>
          <w:color w:val="000000"/>
        </w:rPr>
        <w:tab/>
        <w:t>Создать документ — ПАКЕТ ПРЕДЛОЖЕНИЙ. В него входит несколько статей. Одна из них — описание конфликта в терминах, принятых обеими сторонами. Это уже первый шаг к будущей договоренности. Далее описываются взаимные претензии. Список претензий должен быть достаточным для выражения собственной позиции, аргументированным и не чрезмерным. Пакет предложений включает в себя:</w:t>
      </w:r>
    </w:p>
    <w:p w:rsidR="00E80B26" w:rsidRPr="006C4512" w:rsidRDefault="00E80B26" w:rsidP="00BA0F63">
      <w:pPr>
        <w:tabs>
          <w:tab w:val="left" w:pos="674"/>
        </w:tabs>
        <w:ind w:firstLine="360"/>
        <w:jc w:val="both"/>
      </w:pPr>
      <w:r w:rsidRPr="006C4512">
        <w:rPr>
          <w:color w:val="000000"/>
        </w:rPr>
        <w:t>-</w:t>
      </w:r>
      <w:r w:rsidRPr="006C4512">
        <w:rPr>
          <w:color w:val="000000"/>
        </w:rPr>
        <w:tab/>
        <w:t>преамбула — в ней оговариваются цели, интерес и отношение к спорному положению;</w:t>
      </w:r>
    </w:p>
    <w:p w:rsidR="00E80B26" w:rsidRPr="006C4512" w:rsidRDefault="00E80B26" w:rsidP="00BA0F63">
      <w:pPr>
        <w:tabs>
          <w:tab w:val="left" w:pos="662"/>
        </w:tabs>
        <w:ind w:firstLine="360"/>
        <w:jc w:val="both"/>
      </w:pPr>
      <w:r w:rsidRPr="006C4512">
        <w:rPr>
          <w:color w:val="000000"/>
        </w:rPr>
        <w:t>-</w:t>
      </w:r>
      <w:r w:rsidRPr="006C4512">
        <w:rPr>
          <w:color w:val="000000"/>
        </w:rPr>
        <w:tab/>
        <w:t>детализация преамбулы в формулировке собственной позиции по веем аспектам спорного положения;</w:t>
      </w:r>
    </w:p>
    <w:p w:rsidR="00E80B26" w:rsidRPr="006C4512" w:rsidRDefault="00E80B26" w:rsidP="00BA0F63">
      <w:pPr>
        <w:tabs>
          <w:tab w:val="left" w:pos="631"/>
        </w:tabs>
        <w:ind w:firstLine="360"/>
        <w:jc w:val="both"/>
      </w:pPr>
      <w:r w:rsidRPr="006C4512">
        <w:rPr>
          <w:color w:val="000000"/>
        </w:rPr>
        <w:t>-</w:t>
      </w:r>
      <w:r w:rsidRPr="006C4512">
        <w:rPr>
          <w:color w:val="000000"/>
        </w:rPr>
        <w:tab/>
        <w:t>претензии к партнерам;</w:t>
      </w:r>
    </w:p>
    <w:p w:rsidR="00E80B26" w:rsidRPr="006C4512" w:rsidRDefault="00E80B26" w:rsidP="00BA0F63">
      <w:pPr>
        <w:jc w:val="both"/>
      </w:pPr>
      <w:r w:rsidRPr="006C4512">
        <w:rPr>
          <w:color w:val="000000"/>
        </w:rPr>
        <w:t>- экспертные оценки, характеризующие те или иные положения.</w:t>
      </w:r>
    </w:p>
    <w:p w:rsidR="00E80B26" w:rsidRPr="006C4512" w:rsidRDefault="00E80B26" w:rsidP="00BA0F63">
      <w:pPr>
        <w:ind w:firstLine="360"/>
        <w:jc w:val="both"/>
      </w:pPr>
      <w:r w:rsidRPr="006C4512">
        <w:rPr>
          <w:color w:val="000000"/>
        </w:rPr>
        <w:t>Группы экспертов и аналитиков готовят встречные предложения, описывая их значимость, эффективность и прогнозируя возможные последствия.</w:t>
      </w:r>
    </w:p>
    <w:p w:rsidR="00E80B26" w:rsidRPr="006C4512" w:rsidRDefault="00E80B26" w:rsidP="00BA0F63">
      <w:pPr>
        <w:ind w:firstLine="360"/>
        <w:jc w:val="both"/>
      </w:pPr>
      <w:r w:rsidRPr="006C4512">
        <w:rPr>
          <w:color w:val="000000"/>
        </w:rPr>
        <w:t>Примечание. Группе экспертов можно предложить вместо разработки новых предложений выработать систему оценки результатов деятельности специалистов по переговорам и аналитиков, принимаемых решений, выбираемых стратегии и тактики.</w:t>
      </w:r>
    </w:p>
    <w:p w:rsidR="00E80B26" w:rsidRPr="006C4512" w:rsidRDefault="00E80B26" w:rsidP="00BA0F63">
      <w:pPr>
        <w:ind w:firstLine="360"/>
        <w:jc w:val="both"/>
      </w:pPr>
      <w:r w:rsidRPr="006C4512">
        <w:rPr>
          <w:color w:val="000000"/>
        </w:rPr>
        <w:t>II этап. Регламент</w:t>
      </w:r>
    </w:p>
    <w:p w:rsidR="00E80B26" w:rsidRPr="006C4512" w:rsidRDefault="00E80B26" w:rsidP="00BA0F63">
      <w:pPr>
        <w:ind w:firstLine="360"/>
        <w:jc w:val="both"/>
      </w:pPr>
      <w:r w:rsidRPr="006C4512">
        <w:rPr>
          <w:color w:val="000000"/>
        </w:rPr>
        <w:t>Регламент должен определять: место, время, характер и упорядоченность переговоров. Регламент состоит из следующих частей.</w:t>
      </w:r>
    </w:p>
    <w:p w:rsidR="00E80B26" w:rsidRPr="006C4512" w:rsidRDefault="00E80B26" w:rsidP="00BA0F63">
      <w:pPr>
        <w:tabs>
          <w:tab w:val="left" w:pos="694"/>
        </w:tabs>
        <w:ind w:firstLine="360"/>
        <w:jc w:val="both"/>
      </w:pPr>
      <w:r w:rsidRPr="006C4512">
        <w:rPr>
          <w:color w:val="000000"/>
        </w:rPr>
        <w:t>1.</w:t>
      </w:r>
      <w:r w:rsidRPr="006C4512">
        <w:rPr>
          <w:color w:val="000000"/>
        </w:rPr>
        <w:tab/>
        <w:t>Преамбула регламента — констатация общей цели переговоров, их характера, содержания и оснований. Цели переговоров должны определяться взаимным соглашением.</w:t>
      </w:r>
    </w:p>
    <w:p w:rsidR="00E80B26" w:rsidRPr="006C4512" w:rsidRDefault="00E80B26" w:rsidP="00BA0F63">
      <w:pPr>
        <w:tabs>
          <w:tab w:val="left" w:pos="699"/>
        </w:tabs>
        <w:ind w:firstLine="360"/>
        <w:jc w:val="both"/>
      </w:pPr>
      <w:r w:rsidRPr="006C4512">
        <w:rPr>
          <w:color w:val="000000"/>
        </w:rPr>
        <w:t>2.</w:t>
      </w:r>
      <w:r w:rsidRPr="006C4512">
        <w:rPr>
          <w:color w:val="000000"/>
        </w:rPr>
        <w:tab/>
        <w:t>Формулирование характера переговоров связано с ориентацией на взаимосогласованно, рассмотрение претензий, разбор конфликта, двусторонние или многосторонние переговоры, обращение к третьим лицам, предварительные раунды консультаций и т. п.</w:t>
      </w:r>
    </w:p>
    <w:p w:rsidR="00E80B26" w:rsidRPr="006C4512" w:rsidRDefault="00E80B26" w:rsidP="00BA0F63">
      <w:pPr>
        <w:tabs>
          <w:tab w:val="left" w:pos="731"/>
        </w:tabs>
        <w:ind w:firstLine="360"/>
        <w:jc w:val="both"/>
      </w:pPr>
      <w:r w:rsidRPr="006C4512">
        <w:rPr>
          <w:color w:val="000000"/>
        </w:rPr>
        <w:t>3.</w:t>
      </w:r>
      <w:r w:rsidRPr="006C4512">
        <w:rPr>
          <w:color w:val="000000"/>
        </w:rPr>
        <w:tab/>
        <w:t>Соглашение относительно участников переговорного процесса, их полномочий, представительности.</w:t>
      </w:r>
    </w:p>
    <w:p w:rsidR="00E80B26" w:rsidRPr="006C4512" w:rsidRDefault="00E80B26" w:rsidP="00BA0F63">
      <w:pPr>
        <w:tabs>
          <w:tab w:val="left" w:pos="676"/>
        </w:tabs>
        <w:ind w:firstLine="360"/>
        <w:jc w:val="both"/>
      </w:pPr>
      <w:r w:rsidRPr="006C4512">
        <w:rPr>
          <w:color w:val="000000"/>
        </w:rPr>
        <w:t>4.</w:t>
      </w:r>
      <w:r w:rsidRPr="006C4512">
        <w:rPr>
          <w:color w:val="000000"/>
        </w:rPr>
        <w:tab/>
        <w:t>Формулирование санкций, которые определяются как меры наказания, следующие за нарушение регламента.</w:t>
      </w:r>
    </w:p>
    <w:p w:rsidR="00E80B26" w:rsidRPr="006C4512" w:rsidRDefault="00E80B26" w:rsidP="00BA0F63">
      <w:pPr>
        <w:tabs>
          <w:tab w:val="left" w:pos="731"/>
        </w:tabs>
        <w:ind w:firstLine="360"/>
        <w:jc w:val="both"/>
      </w:pPr>
      <w:r w:rsidRPr="006C4512">
        <w:rPr>
          <w:color w:val="000000"/>
        </w:rPr>
        <w:t>5.</w:t>
      </w:r>
      <w:r w:rsidRPr="006C4512">
        <w:rPr>
          <w:color w:val="000000"/>
        </w:rPr>
        <w:tab/>
        <w:t>Диспозиция — согласование места и времени проведения самих переговоров, консультаций, встреч посредников и пр.</w:t>
      </w:r>
    </w:p>
    <w:p w:rsidR="00E80B26" w:rsidRPr="006C4512" w:rsidRDefault="00E80B26" w:rsidP="00BA0F63">
      <w:pPr>
        <w:ind w:firstLine="360"/>
        <w:jc w:val="both"/>
      </w:pPr>
      <w:r w:rsidRPr="006C4512">
        <w:rPr>
          <w:color w:val="000000"/>
        </w:rPr>
        <w:t>Примечание. Выработка той или иной формулы регламента проводится на закрытых совещаниях каждой команды. Эксперты и аналитики могут вносить свои предложения каждой из сторон. Кроме того, проводятся предварительные раунды консультаций команд.</w:t>
      </w:r>
    </w:p>
    <w:p w:rsidR="00E80B26" w:rsidRPr="006C4512" w:rsidRDefault="00E80B26" w:rsidP="00BA0F63">
      <w:pPr>
        <w:ind w:firstLine="360"/>
        <w:jc w:val="both"/>
      </w:pPr>
      <w:r w:rsidRPr="006C4512">
        <w:rPr>
          <w:color w:val="000000"/>
        </w:rPr>
        <w:t>По итогам II этапа принимается согласованный регламент.</w:t>
      </w:r>
    </w:p>
    <w:p w:rsidR="00E80B26" w:rsidRPr="006C4512" w:rsidRDefault="00E80B26" w:rsidP="00BA0F63">
      <w:pPr>
        <w:ind w:firstLine="360"/>
        <w:jc w:val="both"/>
      </w:pPr>
      <w:r w:rsidRPr="006C4512">
        <w:rPr>
          <w:color w:val="000000"/>
        </w:rPr>
        <w:t>III этап. Решения</w:t>
      </w:r>
    </w:p>
    <w:p w:rsidR="00E80B26" w:rsidRPr="006C4512" w:rsidRDefault="00E80B26" w:rsidP="00BA0F63">
      <w:pPr>
        <w:ind w:firstLine="360"/>
        <w:jc w:val="both"/>
      </w:pPr>
      <w:r w:rsidRPr="006C4512">
        <w:rPr>
          <w:color w:val="000000"/>
        </w:rPr>
        <w:t>Началом данного этапа служит принятие взаимосогласованного пакета предложений. Реализация данного этапа будет продуктивной, сели предыдущие этапы дали соответственно конструктивные результаты. Решение выражается в намерении обеих сторон действовать в направлении формулирования общих соглашений.</w:t>
      </w:r>
    </w:p>
    <w:p w:rsidR="00E80B26" w:rsidRPr="006C4512" w:rsidRDefault="00E80B26" w:rsidP="00BA0F63">
      <w:pPr>
        <w:ind w:firstLine="360"/>
        <w:jc w:val="both"/>
      </w:pPr>
      <w:r w:rsidRPr="006C4512">
        <w:rPr>
          <w:color w:val="000000"/>
          <w:lang w:val="en-US"/>
        </w:rPr>
        <w:t>IV</w:t>
      </w:r>
      <w:r w:rsidRPr="006C4512">
        <w:rPr>
          <w:color w:val="000000"/>
        </w:rPr>
        <w:t xml:space="preserve"> этап. Соглашения</w:t>
      </w:r>
    </w:p>
    <w:p w:rsidR="00E80B26" w:rsidRPr="006C4512" w:rsidRDefault="00E80B26" w:rsidP="00BA0F63">
      <w:pPr>
        <w:ind w:firstLine="360"/>
        <w:jc w:val="both"/>
      </w:pPr>
      <w:r w:rsidRPr="006C4512">
        <w:rPr>
          <w:color w:val="000000"/>
        </w:rPr>
        <w:t>Это последний этап переговоров. Он предполагает, что участники игры совершают несколько последовательных шагов:</w:t>
      </w:r>
    </w:p>
    <w:p w:rsidR="00E80B26" w:rsidRPr="006C4512" w:rsidRDefault="00E80B26" w:rsidP="00BA0F63">
      <w:pPr>
        <w:tabs>
          <w:tab w:val="left" w:pos="666"/>
        </w:tabs>
        <w:ind w:firstLine="360"/>
        <w:jc w:val="both"/>
      </w:pPr>
      <w:r w:rsidRPr="006C4512">
        <w:rPr>
          <w:color w:val="000000"/>
        </w:rPr>
        <w:t>1.</w:t>
      </w:r>
      <w:r w:rsidRPr="006C4512">
        <w:rPr>
          <w:color w:val="000000"/>
        </w:rPr>
        <w:tab/>
        <w:t>Формулирование достигнутых договоренностей в виде соглашений.</w:t>
      </w:r>
    </w:p>
    <w:p w:rsidR="00E80B26" w:rsidRPr="006C4512" w:rsidRDefault="00E80B26" w:rsidP="00BA0F63">
      <w:pPr>
        <w:tabs>
          <w:tab w:val="left" w:pos="688"/>
        </w:tabs>
        <w:ind w:firstLine="360"/>
        <w:jc w:val="both"/>
      </w:pPr>
      <w:r w:rsidRPr="006C4512">
        <w:rPr>
          <w:color w:val="000000"/>
        </w:rPr>
        <w:t>2.</w:t>
      </w:r>
      <w:r w:rsidRPr="006C4512">
        <w:rPr>
          <w:color w:val="000000"/>
        </w:rPr>
        <w:tab/>
        <w:t>Формулирование заключительного протокола.</w:t>
      </w:r>
    </w:p>
    <w:p w:rsidR="00E80B26" w:rsidRPr="006C4512" w:rsidRDefault="00E80B26" w:rsidP="00BA0F63">
      <w:pPr>
        <w:ind w:firstLine="360"/>
        <w:jc w:val="both"/>
      </w:pPr>
      <w:r w:rsidRPr="006C4512">
        <w:rPr>
          <w:color w:val="000000"/>
        </w:rPr>
        <w:t>Выработка СОГЛАШЕНИЯ и ПРОТОКОЛА тоже предполагает свою тактику, маневры, уступки и твердость позиции.</w:t>
      </w:r>
    </w:p>
    <w:p w:rsidR="00E80B26" w:rsidRPr="006C4512" w:rsidRDefault="00E80B26" w:rsidP="00BA0F63">
      <w:pPr>
        <w:ind w:firstLine="360"/>
        <w:jc w:val="both"/>
      </w:pPr>
      <w:r w:rsidRPr="006C4512">
        <w:rPr>
          <w:color w:val="000000"/>
        </w:rPr>
        <w:t>Заключительные документы переговоров оформляются в виде соответствующих соглашений".</w:t>
      </w:r>
    </w:p>
    <w:p w:rsidR="00E80B26" w:rsidRPr="006C4512" w:rsidRDefault="00E80B26" w:rsidP="00BA0F63">
      <w:pPr>
        <w:ind w:firstLine="360"/>
        <w:jc w:val="both"/>
      </w:pPr>
      <w:r w:rsidRPr="006C4512">
        <w:rPr>
          <w:color w:val="000000"/>
        </w:rPr>
        <w:t>Примечание. Участники переговоров принимают тот вид соглашения, который адекватен обсуждаемой ситуации. По итогам игры проводится оценка принятых соглашений со стороны экспертов, а затем в коллективной дискуссии анализируются сами переговоры, достижения и потери участников, просчеты и ошибки, которые допущены из-за неэффективной подготовки к переговорам. Организатор игры подводит итоги, резюмируя все позитивное и конструктивное.</w:t>
      </w:r>
    </w:p>
    <w:p w:rsidR="00E80B26" w:rsidRPr="00A54EAA" w:rsidRDefault="00E80B26" w:rsidP="00BA0F63">
      <w:pPr>
        <w:pStyle w:val="c0"/>
        <w:spacing w:before="0" w:beforeAutospacing="0" w:after="0" w:afterAutospacing="0"/>
        <w:jc w:val="both"/>
        <w:rPr>
          <w:rFonts w:ascii="Tahoma" w:hAnsi="Tahoma" w:cs="Tahoma"/>
          <w:color w:val="525252"/>
          <w:sz w:val="20"/>
          <w:szCs w:val="20"/>
        </w:rPr>
      </w:pPr>
      <w:r w:rsidRPr="00A54EAA">
        <w:rPr>
          <w:i/>
        </w:rPr>
        <w:tab/>
      </w:r>
    </w:p>
    <w:p w:rsidR="00E80B26" w:rsidRPr="00461357" w:rsidRDefault="00E80B26" w:rsidP="00BC18AB">
      <w:pPr>
        <w:pStyle w:val="ListParagraph"/>
        <w:ind w:left="0"/>
        <w:contextualSpacing w:val="0"/>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0D26E9">
        <w:rPr>
          <w:color w:val="000000"/>
        </w:rPr>
        <w:t>Возможные альтернативы технологиям переговоров и посредничества</w:t>
      </w:r>
      <w:r w:rsidRPr="006C4512">
        <w:t>»</w:t>
      </w:r>
      <w:r>
        <w:t xml:space="preserve"> в форме презентации.</w:t>
      </w:r>
    </w:p>
    <w:p w:rsidR="00E80B26" w:rsidRPr="00BA0F63" w:rsidRDefault="00E80B26" w:rsidP="00BC18AB">
      <w:pPr>
        <w:jc w:val="both"/>
        <w:rPr>
          <w:b/>
        </w:rPr>
      </w:pPr>
    </w:p>
    <w:p w:rsidR="00E80B26" w:rsidRPr="00BA0F63" w:rsidRDefault="00E80B26" w:rsidP="00284B75">
      <w:pPr>
        <w:pStyle w:val="1"/>
        <w:spacing w:after="0" w:line="240" w:lineRule="auto"/>
        <w:ind w:left="0"/>
        <w:jc w:val="both"/>
        <w:rPr>
          <w:rFonts w:ascii="Times New Roman" w:hAnsi="Times New Roman"/>
          <w:b/>
          <w:bCs/>
          <w:color w:val="FF0000"/>
          <w:sz w:val="24"/>
          <w:szCs w:val="24"/>
        </w:rPr>
      </w:pPr>
      <w:r w:rsidRPr="00BA0F63">
        <w:rPr>
          <w:rFonts w:ascii="Times New Roman" w:hAnsi="Times New Roman"/>
          <w:b/>
          <w:sz w:val="24"/>
          <w:szCs w:val="24"/>
        </w:rPr>
        <w:t>Тема 9. Технологии эффективного общения и рационального поведения в конфликте</w:t>
      </w:r>
    </w:p>
    <w:p w:rsidR="00E80B26" w:rsidRPr="00BA0F63" w:rsidRDefault="00E80B26" w:rsidP="0001303E">
      <w:pPr>
        <w:ind w:firstLine="708"/>
        <w:jc w:val="both"/>
        <w:rPr>
          <w:i/>
        </w:rPr>
      </w:pPr>
    </w:p>
    <w:p w:rsidR="00E80B26" w:rsidRPr="00BA0F63" w:rsidRDefault="00E80B26" w:rsidP="0001303E">
      <w:pPr>
        <w:ind w:firstLine="708"/>
        <w:jc w:val="both"/>
        <w:rPr>
          <w:i/>
        </w:rPr>
      </w:pPr>
      <w:r w:rsidRPr="00BA0F63">
        <w:rPr>
          <w:i/>
        </w:rPr>
        <w:t>Вопросы к занятию</w:t>
      </w:r>
    </w:p>
    <w:p w:rsidR="00E80B26" w:rsidRPr="00BA0F63" w:rsidRDefault="00E80B26" w:rsidP="00BA0F63">
      <w:pPr>
        <w:pStyle w:val="ListParagraph"/>
        <w:numPr>
          <w:ilvl w:val="0"/>
          <w:numId w:val="36"/>
        </w:numPr>
        <w:tabs>
          <w:tab w:val="left" w:pos="204"/>
        </w:tabs>
        <w:ind w:left="357" w:hanging="357"/>
        <w:rPr>
          <w:bCs/>
        </w:rPr>
      </w:pPr>
      <w:r>
        <w:rPr>
          <w:bCs/>
        </w:rPr>
        <w:t>Дайте п</w:t>
      </w:r>
      <w:r w:rsidRPr="00BA0F63">
        <w:rPr>
          <w:bCs/>
        </w:rPr>
        <w:t xml:space="preserve">онятие и </w:t>
      </w:r>
      <w:r>
        <w:rPr>
          <w:bCs/>
        </w:rPr>
        <w:t xml:space="preserve">раскройте </w:t>
      </w:r>
      <w:r w:rsidRPr="00BA0F63">
        <w:rPr>
          <w:bCs/>
        </w:rPr>
        <w:t xml:space="preserve">основное содержание технологий эффективного общения. </w:t>
      </w:r>
    </w:p>
    <w:p w:rsidR="00E80B26" w:rsidRPr="00BA0F63" w:rsidRDefault="00E80B26" w:rsidP="00BA0F63">
      <w:pPr>
        <w:pStyle w:val="ListParagraph"/>
        <w:numPr>
          <w:ilvl w:val="0"/>
          <w:numId w:val="36"/>
        </w:numPr>
        <w:tabs>
          <w:tab w:val="left" w:pos="204"/>
        </w:tabs>
        <w:ind w:left="0" w:firstLine="0"/>
        <w:rPr>
          <w:bCs/>
        </w:rPr>
      </w:pPr>
      <w:r>
        <w:rPr>
          <w:bCs/>
        </w:rPr>
        <w:t>Назовите у</w:t>
      </w:r>
      <w:r w:rsidRPr="00BA0F63">
        <w:rPr>
          <w:bCs/>
        </w:rPr>
        <w:t xml:space="preserve">словия взаимопонимания </w:t>
      </w:r>
    </w:p>
    <w:p w:rsidR="00E80B26" w:rsidRPr="00BA0F63" w:rsidRDefault="00E80B26" w:rsidP="00BA0F63">
      <w:pPr>
        <w:pStyle w:val="ListParagraph"/>
        <w:numPr>
          <w:ilvl w:val="0"/>
          <w:numId w:val="36"/>
        </w:numPr>
        <w:tabs>
          <w:tab w:val="left" w:pos="204"/>
        </w:tabs>
        <w:ind w:left="0" w:firstLine="0"/>
        <w:rPr>
          <w:bCs/>
        </w:rPr>
      </w:pPr>
      <w:r w:rsidRPr="00BA0F63">
        <w:rPr>
          <w:bCs/>
        </w:rPr>
        <w:t xml:space="preserve">Препятствия к разрешению конфликтов. </w:t>
      </w:r>
    </w:p>
    <w:p w:rsidR="00E80B26" w:rsidRPr="00BA0F63" w:rsidRDefault="00E80B26" w:rsidP="00BA0F63">
      <w:pPr>
        <w:pStyle w:val="ListParagraph"/>
        <w:numPr>
          <w:ilvl w:val="0"/>
          <w:numId w:val="36"/>
        </w:numPr>
        <w:tabs>
          <w:tab w:val="left" w:pos="204"/>
        </w:tabs>
        <w:ind w:left="0" w:firstLine="0"/>
        <w:rPr>
          <w:bCs/>
        </w:rPr>
      </w:pPr>
      <w:r w:rsidRPr="00BA0F63">
        <w:rPr>
          <w:bCs/>
        </w:rPr>
        <w:t xml:space="preserve">Технологии рационального поведения в конфликте. </w:t>
      </w:r>
    </w:p>
    <w:p w:rsidR="00E80B26" w:rsidRPr="00BA0F63" w:rsidRDefault="00E80B26" w:rsidP="00BA0F63">
      <w:pPr>
        <w:pStyle w:val="ListParagraph"/>
        <w:numPr>
          <w:ilvl w:val="0"/>
          <w:numId w:val="36"/>
        </w:numPr>
        <w:tabs>
          <w:tab w:val="left" w:pos="204"/>
        </w:tabs>
        <w:ind w:left="0" w:firstLine="0"/>
        <w:rPr>
          <w:bCs/>
        </w:rPr>
      </w:pPr>
      <w:r w:rsidRPr="00BA0F63">
        <w:rPr>
          <w:bCs/>
        </w:rPr>
        <w:t>Условия конструктивного общения в конфликте.</w:t>
      </w:r>
    </w:p>
    <w:p w:rsidR="00E80B26" w:rsidRPr="00BA0F63" w:rsidRDefault="00E80B26" w:rsidP="00037EAF">
      <w:pPr>
        <w:pStyle w:val="ListParagraph"/>
        <w:numPr>
          <w:ilvl w:val="0"/>
          <w:numId w:val="36"/>
        </w:numPr>
        <w:tabs>
          <w:tab w:val="left" w:pos="204"/>
        </w:tabs>
        <w:ind w:left="0" w:firstLine="0"/>
        <w:jc w:val="both"/>
      </w:pPr>
      <w:r w:rsidRPr="00BA0F63">
        <w:rPr>
          <w:bCs/>
        </w:rPr>
        <w:t>Правила самоконтроля эмоций.</w:t>
      </w:r>
    </w:p>
    <w:p w:rsidR="00E80B26" w:rsidRDefault="00E80B26" w:rsidP="0001303E">
      <w:pPr>
        <w:ind w:firstLine="567"/>
        <w:jc w:val="both"/>
        <w:rPr>
          <w:bCs/>
          <w:i/>
          <w:highlight w:val="yellow"/>
        </w:rPr>
      </w:pPr>
    </w:p>
    <w:p w:rsidR="00E80B26" w:rsidRPr="004F6712" w:rsidRDefault="00E80B26" w:rsidP="00B57330">
      <w:pPr>
        <w:pStyle w:val="NormalWeb"/>
        <w:spacing w:after="0"/>
        <w:ind w:firstLine="709"/>
        <w:jc w:val="both"/>
        <w:rPr>
          <w:iCs/>
          <w:sz w:val="24"/>
          <w:szCs w:val="24"/>
        </w:rPr>
      </w:pPr>
      <w:r w:rsidRPr="004F6712">
        <w:rPr>
          <w:rFonts w:ascii="Times New Roman" w:hAnsi="Times New Roman"/>
          <w:bCs/>
          <w:i/>
          <w:color w:val="000000"/>
          <w:sz w:val="24"/>
          <w:szCs w:val="24"/>
        </w:rPr>
        <w:t xml:space="preserve">Практическое задание: </w:t>
      </w:r>
      <w:r w:rsidRPr="004F6712">
        <w:rPr>
          <w:rFonts w:ascii="Times New Roman" w:hAnsi="Times New Roman"/>
          <w:color w:val="000000"/>
          <w:sz w:val="24"/>
          <w:szCs w:val="24"/>
        </w:rPr>
        <w:t>Практическое занятие проводится методом отработки тренинговых упражнений.</w:t>
      </w:r>
    </w:p>
    <w:p w:rsidR="00E80B26" w:rsidRPr="004F6712" w:rsidRDefault="00E80B26" w:rsidP="00AE60E7">
      <w:pPr>
        <w:ind w:firstLine="709"/>
        <w:jc w:val="both"/>
      </w:pPr>
      <w:r w:rsidRPr="004F6712">
        <w:rPr>
          <w:b/>
          <w:bCs/>
        </w:rPr>
        <w:t xml:space="preserve">Цель занятия. </w:t>
      </w:r>
      <w:r w:rsidRPr="004F6712">
        <w:t>Развитие у студентов навыков эффективного общения и рационального поведения в конфликте, формирование у них умений управлять своим поведением в сложных и критических ситуациях социального взаимодействия.</w:t>
      </w:r>
    </w:p>
    <w:p w:rsidR="00E80B26" w:rsidRPr="004F6712" w:rsidRDefault="00E80B26" w:rsidP="00AE60E7">
      <w:pPr>
        <w:ind w:firstLine="709"/>
        <w:jc w:val="both"/>
      </w:pPr>
      <w:r w:rsidRPr="004F6712">
        <w:rPr>
          <w:b/>
          <w:bCs/>
        </w:rPr>
        <w:t>Порядок проведения занятия</w:t>
      </w:r>
    </w:p>
    <w:p w:rsidR="00E80B26" w:rsidRPr="004F6712" w:rsidRDefault="00E80B26" w:rsidP="00AE60E7">
      <w:pPr>
        <w:ind w:firstLine="709"/>
        <w:jc w:val="both"/>
      </w:pPr>
      <w:r w:rsidRPr="004F6712">
        <w:rPr>
          <w:i/>
          <w:iCs/>
        </w:rPr>
        <w:t xml:space="preserve">Подготовительный этап. </w:t>
      </w:r>
      <w:r w:rsidRPr="004F6712">
        <w:t>За одну-две недели студенты получают установку на проведение занятия методом отработки тренинговых упражнений. Они узнают о теме и цели занятия и получают указания по поводу самостоятельного изучения литературы и уяснения основных понятий.</w:t>
      </w:r>
    </w:p>
    <w:p w:rsidR="00E80B26" w:rsidRPr="004F6712" w:rsidRDefault="00E80B26" w:rsidP="00AE60E7">
      <w:pPr>
        <w:ind w:firstLine="709"/>
        <w:jc w:val="both"/>
      </w:pPr>
      <w:r w:rsidRPr="004F6712">
        <w:rPr>
          <w:i/>
          <w:iCs/>
        </w:rPr>
        <w:t xml:space="preserve">В ходе занятия </w:t>
      </w:r>
      <w:r w:rsidRPr="004F6712">
        <w:t>студенты получают тренинговые упражнения, которые они самостоятельно отрабатывают. Преподаватель контролирует работу студентов и оказывает им методическую помощь в овладении приемами эффективного общения и рационального поведения.</w:t>
      </w:r>
    </w:p>
    <w:p w:rsidR="00E80B26" w:rsidRPr="004F6712" w:rsidRDefault="00E80B26" w:rsidP="00AE60E7">
      <w:pPr>
        <w:ind w:firstLine="709"/>
        <w:jc w:val="both"/>
      </w:pPr>
      <w:r w:rsidRPr="004F6712">
        <w:rPr>
          <w:b/>
          <w:bCs/>
        </w:rPr>
        <w:t>Упражнение 1. Самооценка рационального поведения в конфликте</w:t>
      </w:r>
    </w:p>
    <w:p w:rsidR="00E80B26" w:rsidRDefault="00E80B26" w:rsidP="00AE60E7">
      <w:pPr>
        <w:ind w:firstLine="709"/>
        <w:jc w:val="both"/>
      </w:pPr>
      <w:r w:rsidRPr="004F6712">
        <w:t>Проанализируйте свои действия по 11 позициям в конфликтах, которые происходили с вашим участием, и оцените их по пятибалльной шкале по следующей матрице: оценка 1означает полное соответствие вашего поведения по той или иной позиции, а оценка 5 – для вас не характерно такое поведение.</w:t>
      </w:r>
    </w:p>
    <w:p w:rsidR="00E80B26" w:rsidRPr="004F6712" w:rsidRDefault="00E80B26" w:rsidP="00AE60E7">
      <w:pPr>
        <w:ind w:firstLine="709"/>
        <w:jc w:val="both"/>
      </w:pPr>
    </w:p>
    <w:p w:rsidR="00E80B26" w:rsidRDefault="00E80B26" w:rsidP="00AE60E7">
      <w:pPr>
        <w:pStyle w:val="1"/>
        <w:spacing w:after="0" w:line="240" w:lineRule="auto"/>
        <w:ind w:left="0"/>
        <w:jc w:val="both"/>
        <w:rPr>
          <w:rFonts w:ascii="Times New Roman" w:hAnsi="Times New Roman"/>
          <w:color w:val="000000"/>
          <w:spacing w:val="2"/>
          <w:sz w:val="24"/>
          <w:szCs w:val="24"/>
          <w:highlight w:val="green"/>
        </w:rPr>
      </w:pPr>
      <w:r w:rsidRPr="00317CFA">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storage.yandexcloud.net/wr4img/165725_41_i_078.png" style="width:5in;height:189.75pt;visibility:visible">
            <v:imagedata r:id="rId8" o:title=""/>
          </v:shape>
        </w:pict>
      </w:r>
    </w:p>
    <w:p w:rsidR="00E80B26" w:rsidRPr="00AE60E7" w:rsidRDefault="00E80B26" w:rsidP="00662CEE">
      <w:pPr>
        <w:widowControl w:val="0"/>
        <w:autoSpaceDE w:val="0"/>
        <w:autoSpaceDN w:val="0"/>
        <w:adjustRightInd w:val="0"/>
        <w:jc w:val="both"/>
      </w:pPr>
      <w:r w:rsidRPr="00AE60E7">
        <w:t>Дать оценку результатов, сделать вывод.</w:t>
      </w:r>
    </w:p>
    <w:p w:rsidR="00E80B26" w:rsidRDefault="00E80B26" w:rsidP="00AE60E7">
      <w:pPr>
        <w:ind w:firstLine="709"/>
        <w:rPr>
          <w:b/>
          <w:bCs/>
        </w:rPr>
      </w:pPr>
    </w:p>
    <w:p w:rsidR="00E80B26" w:rsidRPr="00AE60E7" w:rsidRDefault="00E80B26" w:rsidP="00AE60E7">
      <w:pPr>
        <w:ind w:firstLine="709"/>
      </w:pPr>
      <w:r w:rsidRPr="00AE60E7">
        <w:rPr>
          <w:b/>
          <w:bCs/>
        </w:rPr>
        <w:t>Упражнение 2. Самооценка «мудрого поведения» в конфликте</w:t>
      </w:r>
    </w:p>
    <w:p w:rsidR="00E80B26" w:rsidRDefault="00E80B26" w:rsidP="00AE60E7">
      <w:pPr>
        <w:ind w:firstLine="709"/>
        <w:jc w:val="both"/>
      </w:pPr>
      <w:r w:rsidRPr="00AE60E7">
        <w:t>Проанализируйте свои действия по пяти позициям «мудрого поведения» в конфликтах, которые происходили с вашим участием, и оцените их по 5-балльной шкале по следующей матрице.</w:t>
      </w:r>
    </w:p>
    <w:p w:rsidR="00E80B26" w:rsidRPr="00AE60E7" w:rsidRDefault="00E80B26" w:rsidP="00AE60E7">
      <w:pPr>
        <w:ind w:firstLine="709"/>
        <w:jc w:val="both"/>
      </w:pPr>
    </w:p>
    <w:p w:rsidR="00E80B26" w:rsidRDefault="00E80B26" w:rsidP="00AE60E7">
      <w:pPr>
        <w:widowControl w:val="0"/>
        <w:autoSpaceDE w:val="0"/>
        <w:autoSpaceDN w:val="0"/>
        <w:adjustRightInd w:val="0"/>
        <w:jc w:val="both"/>
        <w:rPr>
          <w:b/>
        </w:rPr>
      </w:pPr>
      <w:r w:rsidRPr="00317CFA">
        <w:rPr>
          <w:noProof/>
        </w:rPr>
        <w:pict>
          <v:shape id="Рисунок 2" o:spid="_x0000_i1026" type="#_x0000_t75" alt="https://storage.yandexcloud.net/wr4img/165725_41_i_079.png" style="width:357.75pt;height:291pt;visibility:visible">
            <v:imagedata r:id="rId9" o:title=""/>
          </v:shape>
        </w:pict>
      </w:r>
    </w:p>
    <w:p w:rsidR="00E80B26" w:rsidRDefault="00E80B26" w:rsidP="00AE60E7">
      <w:pPr>
        <w:widowControl w:val="0"/>
        <w:autoSpaceDE w:val="0"/>
        <w:autoSpaceDN w:val="0"/>
        <w:adjustRightInd w:val="0"/>
        <w:jc w:val="both"/>
      </w:pPr>
      <w:r w:rsidRPr="00AE60E7">
        <w:t>Дать оценку результатов, сделать вывод.</w:t>
      </w:r>
    </w:p>
    <w:p w:rsidR="00E80B26" w:rsidRPr="00AE60E7" w:rsidRDefault="00E80B26" w:rsidP="00AE60E7">
      <w:pPr>
        <w:widowControl w:val="0"/>
        <w:autoSpaceDE w:val="0"/>
        <w:autoSpaceDN w:val="0"/>
        <w:adjustRightInd w:val="0"/>
        <w:jc w:val="both"/>
      </w:pPr>
    </w:p>
    <w:p w:rsidR="00E80B26" w:rsidRPr="00DC11F5" w:rsidRDefault="00E80B26" w:rsidP="001C511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80B26" w:rsidRPr="001C511F" w:rsidRDefault="00E80B26" w:rsidP="001C511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80B26" w:rsidRPr="00DC11F5" w:rsidRDefault="00E80B26" w:rsidP="00D00133">
      <w:pPr>
        <w:widowControl w:val="0"/>
        <w:autoSpaceDE w:val="0"/>
        <w:autoSpaceDN w:val="0"/>
        <w:adjustRightInd w:val="0"/>
        <w:ind w:firstLine="708"/>
        <w:rPr>
          <w:b/>
          <w:bCs/>
          <w:i/>
          <w:iCs/>
          <w:highlight w:val="white"/>
        </w:rPr>
      </w:pPr>
    </w:p>
    <w:p w:rsidR="00E80B26" w:rsidRDefault="00E80B2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80B26" w:rsidRPr="00DC11F5" w:rsidRDefault="00E80B26" w:rsidP="00802F71">
      <w:pPr>
        <w:autoSpaceDE w:val="0"/>
        <w:autoSpaceDN w:val="0"/>
        <w:adjustRightInd w:val="0"/>
        <w:ind w:left="708"/>
        <w:jc w:val="both"/>
        <w:rPr>
          <w:b/>
          <w:bCs/>
          <w:i/>
          <w:iCs/>
        </w:rPr>
      </w:pPr>
    </w:p>
    <w:p w:rsidR="00E80B26" w:rsidRDefault="00E80B26" w:rsidP="00D00133">
      <w:pPr>
        <w:autoSpaceDE w:val="0"/>
        <w:autoSpaceDN w:val="0"/>
        <w:adjustRightInd w:val="0"/>
        <w:ind w:left="720"/>
        <w:rPr>
          <w:b/>
          <w:iCs/>
        </w:rPr>
      </w:pPr>
      <w:r w:rsidRPr="00DC11F5">
        <w:rPr>
          <w:b/>
          <w:iCs/>
        </w:rPr>
        <w:t>7.1. Основная учебная литература:</w:t>
      </w:r>
    </w:p>
    <w:p w:rsidR="00E80B26" w:rsidRDefault="00E80B26" w:rsidP="002D5C7F">
      <w:pPr>
        <w:ind w:firstLine="851"/>
        <w:jc w:val="both"/>
      </w:pPr>
      <w:r w:rsidRPr="007D554F">
        <w:rPr>
          <w:color w:val="000000"/>
          <w:shd w:val="clear" w:color="auto" w:fill="FFFFFF"/>
        </w:rPr>
        <w:t xml:space="preserve">1. </w:t>
      </w:r>
      <w:r>
        <w:t xml:space="preserve">Бобрешова, И. П. Конфликтология. Практикум : учебное пособие / И. П. Бобрешова,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0" w:history="1">
        <w:r w:rsidRPr="004643E1">
          <w:rPr>
            <w:rStyle w:val="Hyperlink"/>
          </w:rPr>
          <w:t>http://www.iprbookshop.ru/54120.html</w:t>
        </w:r>
      </w:hyperlink>
    </w:p>
    <w:p w:rsidR="00E80B26" w:rsidRPr="007D554F" w:rsidRDefault="00E80B26" w:rsidP="002D5C7F">
      <w:pPr>
        <w:ind w:firstLine="851"/>
        <w:jc w:val="both"/>
        <w:rPr>
          <w:color w:val="000000"/>
          <w:shd w:val="clear" w:color="auto" w:fill="FFFFFF"/>
        </w:rPr>
      </w:pPr>
    </w:p>
    <w:p w:rsidR="00E80B26" w:rsidRDefault="00E80B26" w:rsidP="002D5C7F">
      <w:pPr>
        <w:ind w:firstLine="851"/>
        <w:jc w:val="both"/>
      </w:pPr>
      <w:r>
        <w:rPr>
          <w:color w:val="000000"/>
          <w:shd w:val="clear" w:color="auto" w:fill="FFFFFF"/>
        </w:rPr>
        <w:t>2</w:t>
      </w:r>
      <w:r w:rsidRPr="007D554F">
        <w:rPr>
          <w:color w:val="000000"/>
          <w:shd w:val="clear" w:color="auto" w:fill="FFFFFF"/>
        </w:rPr>
        <w:t xml:space="preserve">.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1" w:history="1">
        <w:r w:rsidRPr="004643E1">
          <w:rPr>
            <w:rStyle w:val="Hyperlink"/>
          </w:rPr>
          <w:t>http://www.iprbookshop.ru/20965.html</w:t>
        </w:r>
      </w:hyperlink>
    </w:p>
    <w:p w:rsidR="00E80B26" w:rsidRPr="008E298A" w:rsidRDefault="00E80B26" w:rsidP="008E298A">
      <w:pPr>
        <w:autoSpaceDE w:val="0"/>
        <w:autoSpaceDN w:val="0"/>
        <w:adjustRightInd w:val="0"/>
        <w:ind w:firstLine="426"/>
        <w:jc w:val="both"/>
        <w:rPr>
          <w:color w:val="000000"/>
          <w:shd w:val="clear" w:color="auto" w:fill="FFFFFF"/>
        </w:rPr>
      </w:pPr>
    </w:p>
    <w:p w:rsidR="00E80B26" w:rsidRPr="00BE57FE" w:rsidRDefault="00E80B26" w:rsidP="00A42DC4">
      <w:pPr>
        <w:pStyle w:val="ListParagraph"/>
        <w:numPr>
          <w:ilvl w:val="1"/>
          <w:numId w:val="17"/>
        </w:numPr>
        <w:rPr>
          <w:b/>
          <w:iCs/>
        </w:rPr>
      </w:pPr>
      <w:r w:rsidRPr="00BE57FE">
        <w:rPr>
          <w:b/>
          <w:iCs/>
        </w:rPr>
        <w:t>Дополнительная учебная литература:</w:t>
      </w:r>
    </w:p>
    <w:p w:rsidR="00E80B26" w:rsidRDefault="00E80B26" w:rsidP="00607621">
      <w:pPr>
        <w:ind w:firstLine="709"/>
        <w:jc w:val="both"/>
        <w:rPr>
          <w:color w:val="000000"/>
          <w:shd w:val="clear" w:color="auto" w:fill="FFFFFF"/>
        </w:rPr>
      </w:pPr>
      <w:r w:rsidRPr="008E298A">
        <w:rPr>
          <w:color w:val="000000"/>
          <w:shd w:val="clear" w:color="auto" w:fill="FFFFFF"/>
        </w:rPr>
        <w:t xml:space="preserve">1. </w:t>
      </w:r>
      <w:r>
        <w:t xml:space="preserve">Афанасьева, Е. А. Основы конфликтологии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2" w:history="1">
        <w:r w:rsidRPr="004643E1">
          <w:rPr>
            <w:rStyle w:val="Hyperlink"/>
          </w:rPr>
          <w:t>http://www.iprbookshop.ru/19276.html</w:t>
        </w:r>
      </w:hyperlink>
    </w:p>
    <w:p w:rsidR="00E80B26" w:rsidRPr="00DC11F5" w:rsidRDefault="00E80B26" w:rsidP="004B0DB4">
      <w:pPr>
        <w:autoSpaceDE w:val="0"/>
        <w:autoSpaceDN w:val="0"/>
        <w:adjustRightInd w:val="0"/>
        <w:ind w:left="1069"/>
        <w:rPr>
          <w:b/>
          <w:iCs/>
        </w:rPr>
      </w:pPr>
    </w:p>
    <w:p w:rsidR="00E80B26" w:rsidRPr="00DC11F5" w:rsidRDefault="00E80B26"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80B26" w:rsidRDefault="00E80B26" w:rsidP="0052600A">
      <w:pPr>
        <w:numPr>
          <w:ilvl w:val="0"/>
          <w:numId w:val="18"/>
        </w:numPr>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Московская государственная академия делового администрирования</w:t>
      </w:r>
      <w:r w:rsidRPr="008103F9">
        <w:rPr>
          <w:bCs/>
          <w:color w:val="000000"/>
        </w:rPr>
        <w:t>. – 2013 – . – Москва, 2013 –</w:t>
      </w:r>
      <w:r>
        <w:rPr>
          <w:bCs/>
          <w:color w:val="000000"/>
        </w:rPr>
        <w:t xml:space="preserve">.– </w:t>
      </w:r>
      <w:r w:rsidRPr="008103F9">
        <w:rPr>
          <w:bCs/>
          <w:color w:val="000000"/>
        </w:rPr>
        <w:t xml:space="preserve">Ежекв. –  ISSN </w:t>
      </w:r>
      <w:r w:rsidRPr="008103F9">
        <w:rPr>
          <w:color w:val="000000"/>
        </w:rPr>
        <w:t xml:space="preserve">2077-7361. – Режим доступа: </w:t>
      </w:r>
      <w:hyperlink r:id="rId13" w:history="1">
        <w:r w:rsidRPr="004643E1">
          <w:rPr>
            <w:rStyle w:val="Hyperlink"/>
          </w:rPr>
          <w:t>https://www.iprbookshop.ru/8475.html</w:t>
        </w:r>
      </w:hyperlink>
    </w:p>
    <w:p w:rsidR="00E80B26" w:rsidRDefault="00E80B26" w:rsidP="0052600A">
      <w:pPr>
        <w:pStyle w:val="Heading3"/>
        <w:spacing w:before="0"/>
        <w:ind w:firstLine="709"/>
        <w:jc w:val="both"/>
        <w:rPr>
          <w:rFonts w:ascii="Times New Roman" w:hAnsi="Times New Roman"/>
          <w:color w:val="000000"/>
        </w:rPr>
      </w:pPr>
    </w:p>
    <w:p w:rsidR="00E80B26" w:rsidRDefault="00E80B26" w:rsidP="0052600A">
      <w:pPr>
        <w:pStyle w:val="Heading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РосНоу. – 2003</w:t>
      </w:r>
      <w:r>
        <w:rPr>
          <w:rFonts w:ascii="Times New Roman" w:hAnsi="Times New Roman"/>
          <w:bCs/>
          <w:color w:val="000000"/>
        </w:rPr>
        <w:t xml:space="preserve"> –  </w:t>
      </w:r>
      <w:r w:rsidRPr="00910549">
        <w:rPr>
          <w:rFonts w:ascii="Times New Roman" w:hAnsi="Times New Roman"/>
          <w:bCs/>
          <w:color w:val="000000"/>
        </w:rPr>
        <w:t xml:space="preserve">. – Москва, 2003 – . – Ежекв. – ISSN 1998-4618.  – </w:t>
      </w:r>
      <w:r w:rsidRPr="008103F9">
        <w:rPr>
          <w:rFonts w:ascii="Times New Roman" w:hAnsi="Times New Roman"/>
          <w:color w:val="000000"/>
        </w:rPr>
        <w:t>Режим доступа:</w:t>
      </w:r>
      <w:hyperlink r:id="rId14" w:history="1">
        <w:r w:rsidRPr="004643E1">
          <w:rPr>
            <w:rStyle w:val="Hyperlink"/>
            <w:rFonts w:ascii="Times New Roman" w:hAnsi="Times New Roman"/>
          </w:rPr>
          <w:t>https://www.iprbookshop.ru/21398.html</w:t>
        </w:r>
      </w:hyperlink>
    </w:p>
    <w:p w:rsidR="00E80B26" w:rsidRPr="008E298A" w:rsidRDefault="00E80B26" w:rsidP="008E298A">
      <w:pPr>
        <w:rPr>
          <w:b/>
          <w:bCs/>
        </w:rPr>
      </w:pPr>
    </w:p>
    <w:p w:rsidR="00E80B26" w:rsidRPr="00DC11F5" w:rsidRDefault="00E80B2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80B26" w:rsidRDefault="00E80B26" w:rsidP="00F72B48">
      <w:pPr>
        <w:widowControl w:val="0"/>
        <w:autoSpaceDE w:val="0"/>
        <w:autoSpaceDN w:val="0"/>
        <w:adjustRightInd w:val="0"/>
        <w:ind w:firstLine="709"/>
        <w:jc w:val="both"/>
        <w:rPr>
          <w:shd w:val="clear" w:color="auto" w:fill="FFFFFF"/>
        </w:rPr>
      </w:pPr>
      <w:hyperlink r:id="rId15"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E80B26" w:rsidRDefault="00E80B26" w:rsidP="00F72B48">
      <w:pPr>
        <w:widowControl w:val="0"/>
        <w:autoSpaceDE w:val="0"/>
        <w:autoSpaceDN w:val="0"/>
        <w:adjustRightInd w:val="0"/>
        <w:ind w:firstLine="709"/>
        <w:jc w:val="both"/>
        <w:rPr>
          <w:shd w:val="clear" w:color="auto" w:fill="FFFFFF"/>
        </w:rPr>
      </w:pPr>
      <w:hyperlink r:id="rId16" w:history="1">
        <w:r w:rsidRPr="00BC6569">
          <w:rPr>
            <w:rStyle w:val="Hyperlink"/>
          </w:rPr>
          <w:t>http://www.edu.ru/</w:t>
        </w:r>
      </w:hyperlink>
      <w:r>
        <w:t xml:space="preserve"> - </w:t>
      </w:r>
      <w:r w:rsidRPr="00BC6569">
        <w:t>Федеральный портал «Российское образование»</w:t>
      </w:r>
    </w:p>
    <w:p w:rsidR="00E80B26" w:rsidRDefault="00E80B26" w:rsidP="008E298A">
      <w:pPr>
        <w:autoSpaceDE w:val="0"/>
        <w:autoSpaceDN w:val="0"/>
        <w:adjustRightInd w:val="0"/>
        <w:ind w:left="720"/>
      </w:pPr>
      <w:r>
        <w:t>www.zipsites.ru –бесплатная электронная Интернет библиотека.</w:t>
      </w:r>
    </w:p>
    <w:p w:rsidR="00E80B26" w:rsidRDefault="00E80B26" w:rsidP="008E298A">
      <w:pPr>
        <w:autoSpaceDE w:val="0"/>
        <w:autoSpaceDN w:val="0"/>
        <w:adjustRightInd w:val="0"/>
        <w:ind w:left="720"/>
      </w:pPr>
      <w:r>
        <w:t xml:space="preserve">www.elibraru.ru – бесплатная электронная Интернет библиотека. </w:t>
      </w:r>
    </w:p>
    <w:p w:rsidR="00E80B26" w:rsidRDefault="00E80B26" w:rsidP="008E298A">
      <w:pPr>
        <w:autoSpaceDE w:val="0"/>
        <w:autoSpaceDN w:val="0"/>
        <w:adjustRightInd w:val="0"/>
        <w:ind w:left="720"/>
      </w:pPr>
      <w:r>
        <w:t>www.big.libraru.info – большая электронная библиотека.</w:t>
      </w:r>
    </w:p>
    <w:p w:rsidR="00E80B26" w:rsidRDefault="00E80B26" w:rsidP="008E298A">
      <w:pPr>
        <w:autoSpaceDE w:val="0"/>
        <w:autoSpaceDN w:val="0"/>
        <w:adjustRightInd w:val="0"/>
        <w:ind w:left="720"/>
      </w:pPr>
    </w:p>
    <w:p w:rsidR="00E80B26" w:rsidRPr="00DC11F5" w:rsidRDefault="00E80B2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80B26" w:rsidRPr="00DC11F5" w:rsidRDefault="00E80B2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80B26" w:rsidRPr="00DC11F5" w:rsidRDefault="00E80B2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80B26" w:rsidRPr="00DC11F5" w:rsidRDefault="00E80B2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80B26" w:rsidRPr="00DC11F5" w:rsidRDefault="00E80B2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80B26" w:rsidRPr="00DC11F5" w:rsidRDefault="00E80B2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80B26" w:rsidRPr="00DC11F5" w:rsidRDefault="00E80B2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80B26" w:rsidRPr="00DC11F5" w:rsidRDefault="00E80B2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80B26" w:rsidRPr="00DC11F5" w:rsidRDefault="00E80B2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80B26" w:rsidRPr="00DC11F5" w:rsidRDefault="00E80B26"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80B26" w:rsidRPr="00DC11F5" w:rsidRDefault="00E80B26" w:rsidP="00D00133">
      <w:pPr>
        <w:autoSpaceDE w:val="0"/>
        <w:autoSpaceDN w:val="0"/>
        <w:adjustRightInd w:val="0"/>
        <w:jc w:val="both"/>
      </w:pPr>
    </w:p>
    <w:p w:rsidR="00E80B26" w:rsidRPr="00DC11F5" w:rsidRDefault="00E80B2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80B26" w:rsidRPr="00DC11F5" w:rsidRDefault="00E80B26" w:rsidP="00292248">
      <w:pPr>
        <w:autoSpaceDE w:val="0"/>
        <w:autoSpaceDN w:val="0"/>
        <w:adjustRightInd w:val="0"/>
        <w:jc w:val="both"/>
        <w:rPr>
          <w:b/>
          <w:bCs/>
          <w:i/>
          <w:iCs/>
        </w:rPr>
      </w:pPr>
    </w:p>
    <w:p w:rsidR="00E80B26" w:rsidRPr="001C511F" w:rsidRDefault="00E80B26" w:rsidP="00292248">
      <w:pPr>
        <w:autoSpaceDE w:val="0"/>
        <w:autoSpaceDN w:val="0"/>
        <w:adjustRightInd w:val="0"/>
        <w:jc w:val="both"/>
        <w:rPr>
          <w:b/>
          <w:bCs/>
          <w:i/>
          <w:iCs/>
        </w:rPr>
      </w:pPr>
      <w:r w:rsidRPr="001C511F">
        <w:t>1.</w:t>
      </w:r>
      <w:r w:rsidRPr="00DC11F5">
        <w:t>Операционнаясистема</w:t>
      </w:r>
      <w:r w:rsidRPr="001C511F">
        <w:t xml:space="preserve"> </w:t>
      </w:r>
      <w:r w:rsidRPr="00DC11F5">
        <w:rPr>
          <w:lang w:val="en-US"/>
        </w:rPr>
        <w:t>Microsoft</w:t>
      </w:r>
      <w:r w:rsidRPr="001C511F">
        <w:t xml:space="preserve"> </w:t>
      </w:r>
      <w:r w:rsidRPr="00DC11F5">
        <w:rPr>
          <w:lang w:val="en-US"/>
        </w:rPr>
        <w:t>Windows</w:t>
      </w:r>
    </w:p>
    <w:p w:rsidR="00E80B26" w:rsidRPr="001C511F" w:rsidRDefault="00E80B26" w:rsidP="00292248">
      <w:pPr>
        <w:autoSpaceDE w:val="0"/>
        <w:autoSpaceDN w:val="0"/>
        <w:adjustRightInd w:val="0"/>
        <w:jc w:val="both"/>
      </w:pPr>
      <w:r w:rsidRPr="001C511F">
        <w:t>2.</w:t>
      </w:r>
      <w:r w:rsidRPr="00DC11F5">
        <w:rPr>
          <w:lang w:val="en-US"/>
        </w:rPr>
        <w:t>Microsoft</w:t>
      </w:r>
      <w:r w:rsidRPr="001C511F">
        <w:t xml:space="preserve"> </w:t>
      </w:r>
      <w:r w:rsidRPr="00DC11F5">
        <w:rPr>
          <w:lang w:val="en-US"/>
        </w:rPr>
        <w:t>Office</w:t>
      </w:r>
      <w:r w:rsidRPr="001C511F">
        <w:t xml:space="preserve"> 2010-2016</w:t>
      </w:r>
    </w:p>
    <w:p w:rsidR="00E80B26" w:rsidRPr="001C511F" w:rsidRDefault="00E80B26" w:rsidP="00292248">
      <w:pPr>
        <w:autoSpaceDE w:val="0"/>
        <w:autoSpaceDN w:val="0"/>
        <w:adjustRightInd w:val="0"/>
        <w:jc w:val="both"/>
      </w:pPr>
      <w:r w:rsidRPr="001C511F">
        <w:t>3.</w:t>
      </w:r>
      <w:r w:rsidRPr="00DC11F5">
        <w:t>Антивирус</w:t>
      </w:r>
      <w:r w:rsidRPr="001C511F">
        <w:t xml:space="preserve"> </w:t>
      </w:r>
      <w:r w:rsidRPr="00DC11F5">
        <w:rPr>
          <w:lang w:val="en-US"/>
        </w:rPr>
        <w:t>Kaspersky</w:t>
      </w:r>
      <w:r w:rsidRPr="001C511F">
        <w:t xml:space="preserve"> </w:t>
      </w:r>
      <w:r w:rsidRPr="00DC11F5">
        <w:rPr>
          <w:lang w:val="en-US"/>
        </w:rPr>
        <w:t>Endpoint</w:t>
      </w:r>
      <w:r w:rsidRPr="001C511F">
        <w:t xml:space="preserve"> </w:t>
      </w:r>
      <w:r w:rsidRPr="00DC11F5">
        <w:rPr>
          <w:lang w:val="en-US"/>
        </w:rPr>
        <w:t>Security</w:t>
      </w:r>
    </w:p>
    <w:p w:rsidR="00E80B26" w:rsidRPr="001C511F" w:rsidRDefault="00E80B26" w:rsidP="00292248">
      <w:pPr>
        <w:autoSpaceDE w:val="0"/>
        <w:autoSpaceDN w:val="0"/>
        <w:adjustRightInd w:val="0"/>
        <w:jc w:val="both"/>
      </w:pPr>
      <w:r w:rsidRPr="001C511F">
        <w:t>4.</w:t>
      </w:r>
      <w:r w:rsidRPr="00DC11F5">
        <w:t>Программадляработыс</w:t>
      </w:r>
      <w:r w:rsidRPr="00DC11F5">
        <w:rPr>
          <w:lang w:val="en-US"/>
        </w:rPr>
        <w:t>pdf</w:t>
      </w:r>
      <w:r w:rsidRPr="00DC11F5">
        <w:t>файлами</w:t>
      </w:r>
      <w:r w:rsidRPr="00DC11F5">
        <w:rPr>
          <w:lang w:val="en-US"/>
        </w:rPr>
        <w:t>AdobeReader</w:t>
      </w:r>
    </w:p>
    <w:p w:rsidR="00E80B26" w:rsidRPr="00DC11F5" w:rsidRDefault="00E80B26" w:rsidP="00292248">
      <w:pPr>
        <w:autoSpaceDE w:val="0"/>
        <w:autoSpaceDN w:val="0"/>
        <w:adjustRightInd w:val="0"/>
        <w:jc w:val="both"/>
      </w:pPr>
      <w:r w:rsidRPr="00DC11F5">
        <w:t>5.Архиватор 7-</w:t>
      </w:r>
      <w:r w:rsidRPr="00DC11F5">
        <w:rPr>
          <w:lang w:val="en-US"/>
        </w:rPr>
        <w:t>zip</w:t>
      </w:r>
    </w:p>
    <w:p w:rsidR="00E80B26" w:rsidRPr="00DC11F5" w:rsidRDefault="00E80B26" w:rsidP="00292248">
      <w:pPr>
        <w:autoSpaceDE w:val="0"/>
        <w:autoSpaceDN w:val="0"/>
        <w:adjustRightInd w:val="0"/>
        <w:jc w:val="both"/>
      </w:pPr>
      <w:r w:rsidRPr="00DC11F5">
        <w:t>6.Справочно-правовая система КонсультантПлюс</w:t>
      </w:r>
    </w:p>
    <w:p w:rsidR="00E80B26" w:rsidRPr="00DC11F5" w:rsidRDefault="00E80B26" w:rsidP="00292248">
      <w:pPr>
        <w:autoSpaceDE w:val="0"/>
        <w:autoSpaceDN w:val="0"/>
        <w:adjustRightInd w:val="0"/>
        <w:jc w:val="both"/>
        <w:rPr>
          <w:b/>
          <w:bCs/>
          <w:i/>
          <w:iCs/>
        </w:rPr>
      </w:pPr>
      <w:r w:rsidRPr="00DC11F5">
        <w:t>7.Справочно-правовая система Гарант</w:t>
      </w:r>
    </w:p>
    <w:p w:rsidR="00E80B26" w:rsidRDefault="00E80B26" w:rsidP="001258D3">
      <w:pPr>
        <w:autoSpaceDE w:val="0"/>
        <w:autoSpaceDN w:val="0"/>
        <w:adjustRightInd w:val="0"/>
        <w:ind w:left="360"/>
        <w:jc w:val="both"/>
        <w:rPr>
          <w:b/>
          <w:bCs/>
          <w:i/>
          <w:iCs/>
        </w:rPr>
      </w:pPr>
    </w:p>
    <w:p w:rsidR="00E80B26" w:rsidRPr="00DC11F5" w:rsidRDefault="00E80B2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80B26" w:rsidRPr="00DC11F5" w:rsidRDefault="00E80B26" w:rsidP="00292248">
      <w:pPr>
        <w:ind w:left="720"/>
        <w:contextualSpacing/>
        <w:jc w:val="both"/>
      </w:pPr>
      <w:r w:rsidRPr="00DC11F5">
        <w:t>1.Проектор, ноутбук</w:t>
      </w:r>
    </w:p>
    <w:p w:rsidR="00E80B26" w:rsidRPr="00DC11F5" w:rsidRDefault="00E80B26" w:rsidP="00292248">
      <w:pPr>
        <w:ind w:left="720"/>
        <w:contextualSpacing/>
        <w:jc w:val="both"/>
      </w:pPr>
      <w:r w:rsidRPr="00DC11F5">
        <w:t xml:space="preserve">2.Проекционный экран </w:t>
      </w:r>
    </w:p>
    <w:p w:rsidR="00E80B26" w:rsidRPr="00DC11F5" w:rsidRDefault="00E80B26" w:rsidP="00292248">
      <w:pPr>
        <w:ind w:left="720"/>
        <w:contextualSpacing/>
        <w:jc w:val="both"/>
      </w:pPr>
      <w:r w:rsidRPr="00DC11F5">
        <w:t>3.Колонки</w:t>
      </w:r>
    </w:p>
    <w:p w:rsidR="00E80B26" w:rsidRPr="00DC11F5" w:rsidRDefault="00E80B26" w:rsidP="00292248">
      <w:pPr>
        <w:autoSpaceDE w:val="0"/>
        <w:autoSpaceDN w:val="0"/>
        <w:adjustRightInd w:val="0"/>
      </w:pPr>
    </w:p>
    <w:p w:rsidR="00E80B26" w:rsidRPr="00DC11F5" w:rsidRDefault="00E80B2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80B26" w:rsidRPr="00DC11F5" w:rsidRDefault="00E80B26" w:rsidP="009F2118">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80B26" w:rsidRPr="00DC11F5" w:rsidRDefault="00E80B26" w:rsidP="009F2118">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80B26" w:rsidRPr="00DC11F5" w:rsidRDefault="00E80B26" w:rsidP="00034A75">
      <w:pPr>
        <w:tabs>
          <w:tab w:val="center" w:pos="4536"/>
          <w:tab w:val="right" w:pos="9072"/>
        </w:tabs>
        <w:ind w:firstLine="709"/>
        <w:jc w:val="both"/>
      </w:pPr>
    </w:p>
    <w:p w:rsidR="00E80B26" w:rsidRPr="00DC11F5" w:rsidRDefault="00E80B2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80B26" w:rsidRPr="00DC11F5" w:rsidRDefault="00E80B2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80B26" w:rsidRPr="00DC11F5" w:rsidRDefault="00E80B26" w:rsidP="00D00133">
      <w:pPr>
        <w:tabs>
          <w:tab w:val="center" w:pos="4536"/>
          <w:tab w:val="right" w:pos="9072"/>
        </w:tabs>
        <w:autoSpaceDE w:val="0"/>
        <w:autoSpaceDN w:val="0"/>
        <w:adjustRightInd w:val="0"/>
      </w:pPr>
      <w:r w:rsidRPr="00DC11F5">
        <w:t>- практические занятия;</w:t>
      </w:r>
    </w:p>
    <w:p w:rsidR="00E80B26" w:rsidRPr="00DC11F5" w:rsidRDefault="00E80B26" w:rsidP="00D00133">
      <w:pPr>
        <w:tabs>
          <w:tab w:val="center" w:pos="4536"/>
          <w:tab w:val="right" w:pos="9072"/>
        </w:tabs>
        <w:autoSpaceDE w:val="0"/>
        <w:autoSpaceDN w:val="0"/>
        <w:adjustRightInd w:val="0"/>
      </w:pPr>
      <w:r w:rsidRPr="00DC11F5">
        <w:t>- контрольные опросы;</w:t>
      </w:r>
    </w:p>
    <w:p w:rsidR="00E80B26" w:rsidRPr="00DC11F5" w:rsidRDefault="00E80B26" w:rsidP="00D00133">
      <w:pPr>
        <w:tabs>
          <w:tab w:val="center" w:pos="4536"/>
          <w:tab w:val="right" w:pos="9072"/>
        </w:tabs>
        <w:autoSpaceDE w:val="0"/>
        <w:autoSpaceDN w:val="0"/>
        <w:adjustRightInd w:val="0"/>
      </w:pPr>
      <w:r w:rsidRPr="00DC11F5">
        <w:t>- консультации;</w:t>
      </w:r>
    </w:p>
    <w:p w:rsidR="00E80B26" w:rsidRPr="00DC11F5" w:rsidRDefault="00E80B26" w:rsidP="00D00133">
      <w:pPr>
        <w:tabs>
          <w:tab w:val="center" w:pos="4536"/>
          <w:tab w:val="right" w:pos="9072"/>
        </w:tabs>
        <w:autoSpaceDE w:val="0"/>
        <w:autoSpaceDN w:val="0"/>
        <w:adjustRightInd w:val="0"/>
      </w:pPr>
      <w:r w:rsidRPr="00DC11F5">
        <w:t>- самостоятельная работа с учебной литературой;</w:t>
      </w:r>
    </w:p>
    <w:p w:rsidR="00E80B26" w:rsidRPr="003F4282" w:rsidRDefault="00E80B2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80B26" w:rsidRPr="00DC11F5" w:rsidRDefault="00E80B2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80B26" w:rsidRDefault="00E80B26" w:rsidP="009F2118">
      <w:pPr>
        <w:tabs>
          <w:tab w:val="center" w:pos="851"/>
          <w:tab w:val="right" w:pos="9072"/>
        </w:tabs>
        <w:autoSpaceDE w:val="0"/>
        <w:autoSpaceDN w:val="0"/>
        <w:adjustRightInd w:val="0"/>
        <w:ind w:firstLine="709"/>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80B26" w:rsidRPr="00DC11F5" w:rsidRDefault="00E80B26" w:rsidP="009F2118">
      <w:pPr>
        <w:tabs>
          <w:tab w:val="center" w:pos="4536"/>
          <w:tab w:val="right" w:pos="9072"/>
        </w:tabs>
        <w:autoSpaceDE w:val="0"/>
        <w:autoSpaceDN w:val="0"/>
        <w:adjustRightInd w:val="0"/>
        <w:rPr>
          <w:i/>
          <w:iCs/>
        </w:rPr>
      </w:pPr>
      <w:r w:rsidRPr="00DC11F5">
        <w:rPr>
          <w:i/>
          <w:iCs/>
        </w:rPr>
        <w:t>- творческие задания;</w:t>
      </w:r>
    </w:p>
    <w:p w:rsidR="00E80B26" w:rsidRDefault="00E80B26" w:rsidP="009F2118">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E80B26" w:rsidRDefault="00E80B26" w:rsidP="009F2118">
      <w:pPr>
        <w:tabs>
          <w:tab w:val="center" w:pos="4536"/>
          <w:tab w:val="right" w:pos="9072"/>
        </w:tabs>
        <w:autoSpaceDE w:val="0"/>
        <w:autoSpaceDN w:val="0"/>
        <w:adjustRightInd w:val="0"/>
        <w:rPr>
          <w:i/>
          <w:iCs/>
        </w:rPr>
      </w:pPr>
      <w:r>
        <w:rPr>
          <w:i/>
          <w:iCs/>
        </w:rPr>
        <w:t xml:space="preserve">- </w:t>
      </w:r>
      <w:r w:rsidRPr="00BA54ED">
        <w:rPr>
          <w:i/>
          <w:iCs/>
        </w:rPr>
        <w:t>разыгрывание ролей</w:t>
      </w:r>
      <w:r>
        <w:rPr>
          <w:i/>
          <w:iCs/>
        </w:rPr>
        <w:t>,</w:t>
      </w:r>
    </w:p>
    <w:p w:rsidR="00E80B26" w:rsidRDefault="00E80B26" w:rsidP="000C145A">
      <w:pPr>
        <w:tabs>
          <w:tab w:val="center" w:pos="4536"/>
          <w:tab w:val="right" w:pos="9072"/>
        </w:tabs>
        <w:autoSpaceDE w:val="0"/>
        <w:autoSpaceDN w:val="0"/>
        <w:adjustRightInd w:val="0"/>
      </w:pPr>
      <w:r>
        <w:rPr>
          <w:i/>
          <w:iCs/>
        </w:rPr>
        <w:t xml:space="preserve">- </w:t>
      </w:r>
      <w:r w:rsidRPr="00BA54ED">
        <w:rPr>
          <w:i/>
          <w:iCs/>
        </w:rPr>
        <w:t>анализ конкретных ситуаций</w:t>
      </w:r>
      <w:r>
        <w:rPr>
          <w:i/>
          <w:iCs/>
        </w:rPr>
        <w:t>.</w:t>
      </w:r>
    </w:p>
    <w:p w:rsidR="00E80B26" w:rsidRPr="00DC11F5" w:rsidRDefault="00E80B26" w:rsidP="000C145A">
      <w:pPr>
        <w:pageBreakBefore/>
        <w:autoSpaceDE w:val="0"/>
        <w:autoSpaceDN w:val="0"/>
        <w:adjustRightInd w:val="0"/>
        <w:jc w:val="right"/>
      </w:pPr>
      <w:r w:rsidRPr="00DC11F5">
        <w:t xml:space="preserve">Приложение </w:t>
      </w:r>
    </w:p>
    <w:p w:rsidR="00E80B26" w:rsidRPr="00DC11F5" w:rsidRDefault="00E80B26" w:rsidP="00FC3B95">
      <w:pPr>
        <w:autoSpaceDE w:val="0"/>
        <w:autoSpaceDN w:val="0"/>
        <w:adjustRightInd w:val="0"/>
        <w:jc w:val="right"/>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pPr>
    </w:p>
    <w:p w:rsidR="00E80B26" w:rsidRPr="00DC11F5" w:rsidRDefault="00E80B26" w:rsidP="00FC3B95">
      <w:pPr>
        <w:autoSpaceDE w:val="0"/>
        <w:autoSpaceDN w:val="0"/>
        <w:adjustRightInd w:val="0"/>
        <w:jc w:val="right"/>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rPr>
          <w:b/>
          <w:bCs/>
        </w:rPr>
      </w:pPr>
      <w:r w:rsidRPr="00DC11F5">
        <w:rPr>
          <w:b/>
          <w:bCs/>
        </w:rPr>
        <w:t xml:space="preserve">ФОНД ОЦЕНОЧНЫХ СРЕДСТВ </w:t>
      </w:r>
    </w:p>
    <w:p w:rsidR="00E80B26" w:rsidRPr="00DC11F5" w:rsidRDefault="00E80B26" w:rsidP="00FC3B95">
      <w:pPr>
        <w:autoSpaceDE w:val="0"/>
        <w:autoSpaceDN w:val="0"/>
        <w:adjustRightInd w:val="0"/>
        <w:jc w:val="center"/>
        <w:rPr>
          <w:b/>
          <w:bCs/>
        </w:rPr>
      </w:pPr>
      <w:r w:rsidRPr="00DC11F5">
        <w:rPr>
          <w:b/>
          <w:bCs/>
        </w:rPr>
        <w:t>ДЛЯ ПРОВЕДЕНИЯ ПРОМЕЖУТОЧНОЙ АТТЕСТАЦИИ</w:t>
      </w:r>
    </w:p>
    <w:p w:rsidR="00E80B26" w:rsidRPr="00DC11F5" w:rsidRDefault="00E80B26" w:rsidP="00FC3B95">
      <w:pPr>
        <w:autoSpaceDE w:val="0"/>
        <w:autoSpaceDN w:val="0"/>
        <w:adjustRightInd w:val="0"/>
        <w:jc w:val="center"/>
        <w:rPr>
          <w:b/>
          <w:bCs/>
        </w:rPr>
      </w:pPr>
      <w:r w:rsidRPr="00DC11F5">
        <w:rPr>
          <w:b/>
          <w:bCs/>
        </w:rPr>
        <w:t>ПО ДИСЦИПЛИНЕ</w:t>
      </w:r>
    </w:p>
    <w:p w:rsidR="00E80B26" w:rsidRPr="00DC11F5" w:rsidRDefault="00E80B26" w:rsidP="00FC3B95">
      <w:pPr>
        <w:autoSpaceDE w:val="0"/>
        <w:autoSpaceDN w:val="0"/>
        <w:adjustRightInd w:val="0"/>
        <w:jc w:val="center"/>
        <w:rPr>
          <w:b/>
          <w:bCs/>
        </w:rPr>
      </w:pPr>
    </w:p>
    <w:p w:rsidR="00E80B26" w:rsidRPr="00DC11F5" w:rsidRDefault="00E80B26" w:rsidP="00FC3B95">
      <w:pPr>
        <w:autoSpaceDE w:val="0"/>
        <w:autoSpaceDN w:val="0"/>
        <w:adjustRightInd w:val="0"/>
        <w:jc w:val="center"/>
        <w:rPr>
          <w:b/>
          <w:bCs/>
        </w:rPr>
      </w:pPr>
    </w:p>
    <w:p w:rsidR="00E80B26" w:rsidRPr="00DC11F5" w:rsidRDefault="00E80B26" w:rsidP="00FC3B95">
      <w:pPr>
        <w:tabs>
          <w:tab w:val="left" w:leader="underscore" w:pos="9856"/>
        </w:tabs>
        <w:autoSpaceDE w:val="0"/>
        <w:autoSpaceDN w:val="0"/>
        <w:adjustRightInd w:val="0"/>
        <w:jc w:val="center"/>
        <w:rPr>
          <w:b/>
          <w:bCs/>
        </w:rPr>
      </w:pPr>
      <w:r w:rsidRPr="00DC11F5">
        <w:rPr>
          <w:b/>
          <w:bCs/>
        </w:rPr>
        <w:t>«</w:t>
      </w:r>
      <w:r>
        <w:rPr>
          <w:b/>
          <w:bCs/>
        </w:rPr>
        <w:t>Конфликтология</w:t>
      </w:r>
      <w:r w:rsidRPr="00DC11F5">
        <w:rPr>
          <w:b/>
          <w:bCs/>
        </w:rPr>
        <w:t>»</w:t>
      </w: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Pr="00DC11F5"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Default="00E80B26" w:rsidP="00FC3B95">
      <w:pPr>
        <w:autoSpaceDE w:val="0"/>
        <w:autoSpaceDN w:val="0"/>
        <w:adjustRightInd w:val="0"/>
        <w:jc w:val="center"/>
      </w:pPr>
    </w:p>
    <w:p w:rsidR="00E80B26" w:rsidRPr="00DC11F5" w:rsidRDefault="00E80B26" w:rsidP="000B6283">
      <w:pPr>
        <w:autoSpaceDE w:val="0"/>
        <w:autoSpaceDN w:val="0"/>
        <w:adjustRightInd w:val="0"/>
      </w:pPr>
    </w:p>
    <w:p w:rsidR="00E80B26" w:rsidRPr="00DC11F5" w:rsidRDefault="00E80B26" w:rsidP="00A42DC4">
      <w:pPr>
        <w:numPr>
          <w:ilvl w:val="0"/>
          <w:numId w:val="10"/>
        </w:numPr>
        <w:jc w:val="both"/>
        <w:rPr>
          <w:b/>
        </w:rPr>
      </w:pPr>
      <w:r w:rsidRPr="00DC11F5">
        <w:rPr>
          <w:b/>
        </w:rPr>
        <w:t>Паспорт компетенций</w:t>
      </w:r>
    </w:p>
    <w:p w:rsidR="00E80B26" w:rsidRPr="00DC11F5" w:rsidRDefault="00E80B2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47"/>
        <w:gridCol w:w="2551"/>
        <w:gridCol w:w="4791"/>
      </w:tblGrid>
      <w:tr w:rsidR="00E80B26" w:rsidRPr="00DC11F5" w:rsidTr="00B013FE">
        <w:trPr>
          <w:trHeight w:val="726"/>
        </w:trPr>
        <w:tc>
          <w:tcPr>
            <w:tcW w:w="2547" w:type="dxa"/>
          </w:tcPr>
          <w:p w:rsidR="00E80B26" w:rsidRPr="00DC11F5" w:rsidRDefault="00E80B26" w:rsidP="00A96FF5">
            <w:pPr>
              <w:widowControl w:val="0"/>
              <w:contextualSpacing/>
              <w:jc w:val="both"/>
            </w:pPr>
            <w:r w:rsidRPr="00DC11F5">
              <w:t>Код оцениваемой компетенции (или её части)</w:t>
            </w:r>
          </w:p>
        </w:tc>
        <w:tc>
          <w:tcPr>
            <w:tcW w:w="2551" w:type="dxa"/>
          </w:tcPr>
          <w:p w:rsidR="00E80B26" w:rsidRPr="00DC11F5" w:rsidRDefault="00E80B26" w:rsidP="00A96FF5">
            <w:pPr>
              <w:widowControl w:val="0"/>
              <w:contextualSpacing/>
              <w:jc w:val="both"/>
            </w:pPr>
            <w:r w:rsidRPr="00DC11F5">
              <w:t xml:space="preserve">Вид контроля </w:t>
            </w:r>
          </w:p>
        </w:tc>
        <w:tc>
          <w:tcPr>
            <w:tcW w:w="4791" w:type="dxa"/>
          </w:tcPr>
          <w:p w:rsidR="00E80B26" w:rsidRPr="00DC11F5" w:rsidRDefault="00E80B26" w:rsidP="00B013FE">
            <w:pPr>
              <w:widowControl w:val="0"/>
              <w:contextualSpacing/>
              <w:jc w:val="center"/>
            </w:pPr>
            <w:r w:rsidRPr="00DC11F5">
              <w:t>Компонент фонда оценочных средств</w:t>
            </w:r>
          </w:p>
        </w:tc>
      </w:tr>
      <w:tr w:rsidR="00E80B26" w:rsidRPr="00DC11F5" w:rsidTr="00B013FE">
        <w:trPr>
          <w:trHeight w:val="305"/>
        </w:trPr>
        <w:tc>
          <w:tcPr>
            <w:tcW w:w="2547" w:type="dxa"/>
            <w:vMerge w:val="restart"/>
          </w:tcPr>
          <w:p w:rsidR="00E80B26" w:rsidRPr="00DC11F5" w:rsidRDefault="00E80B26" w:rsidP="0096346E">
            <w:pPr>
              <w:widowControl w:val="0"/>
              <w:contextualSpacing/>
              <w:jc w:val="both"/>
            </w:pPr>
            <w:r>
              <w:t>УК-3</w:t>
            </w:r>
          </w:p>
        </w:tc>
        <w:tc>
          <w:tcPr>
            <w:tcW w:w="2551" w:type="dxa"/>
          </w:tcPr>
          <w:p w:rsidR="00E80B26" w:rsidRPr="00DC11F5" w:rsidRDefault="00E80B26" w:rsidP="0096346E">
            <w:r>
              <w:t>устный и письменный</w:t>
            </w:r>
          </w:p>
        </w:tc>
        <w:tc>
          <w:tcPr>
            <w:tcW w:w="4791" w:type="dxa"/>
          </w:tcPr>
          <w:p w:rsidR="00E80B26" w:rsidRDefault="00E80B26" w:rsidP="0096346E">
            <w:r>
              <w:t>Ситуационные задачи</w:t>
            </w:r>
          </w:p>
        </w:tc>
      </w:tr>
      <w:tr w:rsidR="00E80B26" w:rsidRPr="00DC11F5" w:rsidTr="00B013FE">
        <w:trPr>
          <w:trHeight w:val="265"/>
        </w:trPr>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pPr>
              <w:widowControl w:val="0"/>
              <w:contextualSpacing/>
              <w:jc w:val="both"/>
            </w:pPr>
            <w:r>
              <w:t>устный</w:t>
            </w:r>
          </w:p>
        </w:tc>
        <w:tc>
          <w:tcPr>
            <w:tcW w:w="4791" w:type="dxa"/>
          </w:tcPr>
          <w:p w:rsidR="00E80B26" w:rsidRPr="00DC11F5" w:rsidRDefault="00E80B26" w:rsidP="0096346E">
            <w:pPr>
              <w:tabs>
                <w:tab w:val="left" w:pos="5700"/>
              </w:tabs>
            </w:pPr>
            <w:r>
              <w:t>П</w:t>
            </w:r>
            <w:r w:rsidRPr="00DC11F5">
              <w:t xml:space="preserve">роблемно-аналитическое задание </w:t>
            </w:r>
          </w:p>
        </w:tc>
      </w:tr>
      <w:tr w:rsidR="00E80B26" w:rsidRPr="00DC11F5" w:rsidTr="00B013FE">
        <w:trPr>
          <w:trHeight w:val="286"/>
        </w:trPr>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r w:rsidRPr="00DC11F5">
              <w:t>письменный</w:t>
            </w:r>
          </w:p>
        </w:tc>
        <w:tc>
          <w:tcPr>
            <w:tcW w:w="4791" w:type="dxa"/>
          </w:tcPr>
          <w:p w:rsidR="00E80B26" w:rsidRPr="00DC11F5" w:rsidRDefault="00E80B26" w:rsidP="0096346E">
            <w:r w:rsidRPr="00DC11F5">
              <w:t xml:space="preserve">Тест </w:t>
            </w:r>
          </w:p>
        </w:tc>
      </w:tr>
      <w:tr w:rsidR="00E80B26" w:rsidRPr="00DC11F5" w:rsidTr="00B013FE">
        <w:trPr>
          <w:trHeight w:val="261"/>
        </w:trPr>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r w:rsidRPr="00DC11F5">
              <w:t>устный</w:t>
            </w:r>
          </w:p>
        </w:tc>
        <w:tc>
          <w:tcPr>
            <w:tcW w:w="4791" w:type="dxa"/>
          </w:tcPr>
          <w:p w:rsidR="00E80B26" w:rsidRPr="00DC11F5" w:rsidRDefault="00E80B26" w:rsidP="0096346E">
            <w:r>
              <w:t>Вопросы к зачету</w:t>
            </w:r>
          </w:p>
        </w:tc>
      </w:tr>
      <w:tr w:rsidR="00E80B26" w:rsidRPr="00DC11F5" w:rsidTr="00B013FE">
        <w:trPr>
          <w:trHeight w:val="242"/>
        </w:trPr>
        <w:tc>
          <w:tcPr>
            <w:tcW w:w="2547" w:type="dxa"/>
            <w:vMerge w:val="restart"/>
          </w:tcPr>
          <w:p w:rsidR="00E80B26" w:rsidRPr="00DC11F5" w:rsidRDefault="00E80B26" w:rsidP="0096346E">
            <w:r>
              <w:t>ПК-2</w:t>
            </w:r>
          </w:p>
        </w:tc>
        <w:tc>
          <w:tcPr>
            <w:tcW w:w="2551" w:type="dxa"/>
          </w:tcPr>
          <w:p w:rsidR="00E80B26" w:rsidRPr="00DC11F5" w:rsidRDefault="00E80B26" w:rsidP="0096346E">
            <w:r>
              <w:t>устный и письменный</w:t>
            </w:r>
          </w:p>
        </w:tc>
        <w:tc>
          <w:tcPr>
            <w:tcW w:w="4791" w:type="dxa"/>
          </w:tcPr>
          <w:p w:rsidR="00E80B26" w:rsidRDefault="00E80B26" w:rsidP="0096346E">
            <w:r w:rsidRPr="0096346E">
              <w:t>Ситуационные задачи</w:t>
            </w:r>
          </w:p>
        </w:tc>
      </w:tr>
      <w:tr w:rsidR="00E80B26" w:rsidRPr="00DC11F5" w:rsidTr="00B013FE">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pPr>
              <w:widowControl w:val="0"/>
              <w:contextualSpacing/>
              <w:jc w:val="both"/>
            </w:pPr>
            <w:r>
              <w:t>устный</w:t>
            </w:r>
          </w:p>
        </w:tc>
        <w:tc>
          <w:tcPr>
            <w:tcW w:w="4791" w:type="dxa"/>
          </w:tcPr>
          <w:p w:rsidR="00E80B26" w:rsidRPr="00DC11F5" w:rsidRDefault="00E80B26" w:rsidP="00BA2FF5">
            <w:pPr>
              <w:tabs>
                <w:tab w:val="left" w:pos="5700"/>
              </w:tabs>
            </w:pPr>
            <w:r>
              <w:t>Комплексное п</w:t>
            </w:r>
            <w:r w:rsidRPr="00DC11F5">
              <w:t xml:space="preserve">роблемно-аналитическое задание </w:t>
            </w:r>
          </w:p>
        </w:tc>
      </w:tr>
      <w:tr w:rsidR="00E80B26" w:rsidRPr="00DC11F5" w:rsidTr="00B013FE">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r w:rsidRPr="00DC11F5">
              <w:t>письменный</w:t>
            </w:r>
          </w:p>
        </w:tc>
        <w:tc>
          <w:tcPr>
            <w:tcW w:w="4791" w:type="dxa"/>
          </w:tcPr>
          <w:p w:rsidR="00E80B26" w:rsidRPr="00DC11F5" w:rsidRDefault="00E80B26" w:rsidP="0096346E">
            <w:r w:rsidRPr="00DC11F5">
              <w:t xml:space="preserve">Тест </w:t>
            </w:r>
          </w:p>
        </w:tc>
      </w:tr>
      <w:tr w:rsidR="00E80B26" w:rsidRPr="00DC11F5" w:rsidTr="00B013FE">
        <w:tc>
          <w:tcPr>
            <w:tcW w:w="2547" w:type="dxa"/>
            <w:vMerge/>
          </w:tcPr>
          <w:p w:rsidR="00E80B26" w:rsidRPr="00DC11F5" w:rsidRDefault="00E80B26" w:rsidP="0096346E">
            <w:pPr>
              <w:widowControl w:val="0"/>
              <w:contextualSpacing/>
              <w:jc w:val="both"/>
            </w:pPr>
          </w:p>
        </w:tc>
        <w:tc>
          <w:tcPr>
            <w:tcW w:w="2551" w:type="dxa"/>
          </w:tcPr>
          <w:p w:rsidR="00E80B26" w:rsidRPr="00DC11F5" w:rsidRDefault="00E80B26" w:rsidP="0096346E">
            <w:r w:rsidRPr="00DC11F5">
              <w:t>устный</w:t>
            </w:r>
          </w:p>
        </w:tc>
        <w:tc>
          <w:tcPr>
            <w:tcW w:w="4791" w:type="dxa"/>
          </w:tcPr>
          <w:p w:rsidR="00E80B26" w:rsidRPr="00DC11F5" w:rsidRDefault="00E80B26" w:rsidP="0096346E">
            <w:r>
              <w:t>Вопросы к зачету</w:t>
            </w:r>
          </w:p>
        </w:tc>
      </w:tr>
    </w:tbl>
    <w:p w:rsidR="00E80B26" w:rsidRPr="00DC11F5" w:rsidRDefault="00E80B26" w:rsidP="00FC3B95">
      <w:pPr>
        <w:ind w:firstLine="567"/>
        <w:jc w:val="both"/>
      </w:pPr>
    </w:p>
    <w:p w:rsidR="00E80B26" w:rsidRPr="00DC11F5" w:rsidRDefault="00E80B26" w:rsidP="00FC3B95">
      <w:pPr>
        <w:jc w:val="both"/>
        <w:rPr>
          <w:b/>
          <w:lang w:eastAsia="en-US"/>
        </w:rPr>
      </w:pPr>
      <w:r w:rsidRPr="00DC11F5">
        <w:rPr>
          <w:b/>
          <w:lang w:eastAsia="en-US"/>
        </w:rPr>
        <w:t>2.Критерии освоения компетенций</w:t>
      </w:r>
    </w:p>
    <w:p w:rsidR="00E80B26" w:rsidRPr="00DC11F5" w:rsidRDefault="00E80B26" w:rsidP="00FC3B95">
      <w:pPr>
        <w:jc w:val="both"/>
        <w:rPr>
          <w:lang w:eastAsia="en-US"/>
        </w:rPr>
      </w:pPr>
    </w:p>
    <w:p w:rsidR="00E80B26" w:rsidRPr="00DC11F5" w:rsidRDefault="00E80B2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80B26" w:rsidRDefault="00E80B26" w:rsidP="00FC3B95">
      <w:pPr>
        <w:jc w:val="center"/>
        <w:rPr>
          <w:b/>
          <w:bCs/>
          <w:lang w:eastAsia="en-US"/>
        </w:rPr>
      </w:pPr>
    </w:p>
    <w:p w:rsidR="00E80B26" w:rsidRDefault="00E80B26" w:rsidP="008A7E41">
      <w:pPr>
        <w:jc w:val="center"/>
        <w:rPr>
          <w:b/>
          <w:bCs/>
          <w:lang w:eastAsia="en-US"/>
        </w:rPr>
      </w:pPr>
      <w:r w:rsidRPr="00BF46C4">
        <w:rPr>
          <w:b/>
          <w:bCs/>
          <w:lang w:eastAsia="en-US"/>
        </w:rPr>
        <w:t xml:space="preserve">Критерии оценки знаний студентов </w:t>
      </w:r>
    </w:p>
    <w:p w:rsidR="00E80B26" w:rsidRDefault="00E80B26" w:rsidP="008A7E41">
      <w:pPr>
        <w:jc w:val="center"/>
        <w:rPr>
          <w:b/>
          <w:bCs/>
          <w:lang w:eastAsia="en-US"/>
        </w:rPr>
      </w:pPr>
      <w:r w:rsidRPr="00BF46C4">
        <w:rPr>
          <w:b/>
          <w:bCs/>
          <w:lang w:eastAsia="en-US"/>
        </w:rPr>
        <w:t>(пороговый уровень сформированности компетенции)</w:t>
      </w:r>
    </w:p>
    <w:p w:rsidR="00E80B26" w:rsidRPr="00BF46C4" w:rsidRDefault="00E80B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E80B26" w:rsidRPr="00BF46C4" w:rsidTr="006A0271">
        <w:trPr>
          <w:jc w:val="center"/>
        </w:trPr>
        <w:tc>
          <w:tcPr>
            <w:tcW w:w="993" w:type="pct"/>
            <w:vAlign w:val="center"/>
          </w:tcPr>
          <w:p w:rsidR="00E80B26" w:rsidRPr="00BF46C4" w:rsidRDefault="00E80B26" w:rsidP="006A0271">
            <w:pPr>
              <w:jc w:val="center"/>
              <w:rPr>
                <w:b/>
                <w:lang w:eastAsia="en-US"/>
              </w:rPr>
            </w:pPr>
            <w:r w:rsidRPr="00BF46C4">
              <w:rPr>
                <w:b/>
                <w:lang w:eastAsia="en-US"/>
              </w:rPr>
              <w:t>Шкала оценивания</w:t>
            </w:r>
          </w:p>
        </w:tc>
        <w:tc>
          <w:tcPr>
            <w:tcW w:w="4007" w:type="pct"/>
            <w:vAlign w:val="center"/>
          </w:tcPr>
          <w:p w:rsidR="00E80B26" w:rsidRPr="00BF46C4" w:rsidRDefault="00E80B26" w:rsidP="006A0271">
            <w:pPr>
              <w:jc w:val="center"/>
              <w:rPr>
                <w:b/>
                <w:lang w:eastAsia="en-US"/>
              </w:rPr>
            </w:pPr>
            <w:r w:rsidRPr="00BF46C4">
              <w:rPr>
                <w:b/>
                <w:bCs/>
                <w:lang w:eastAsia="en-US"/>
              </w:rPr>
              <w:t>Показатели оценивания компетенций</w:t>
            </w:r>
          </w:p>
        </w:tc>
      </w:tr>
      <w:tr w:rsidR="00E80B26" w:rsidRPr="00BF46C4" w:rsidTr="006A0271">
        <w:trPr>
          <w:jc w:val="center"/>
        </w:trPr>
        <w:tc>
          <w:tcPr>
            <w:tcW w:w="993" w:type="pct"/>
            <w:vAlign w:val="center"/>
          </w:tcPr>
          <w:p w:rsidR="00E80B26" w:rsidRPr="00BF46C4" w:rsidRDefault="00E80B26" w:rsidP="006A0271">
            <w:pPr>
              <w:jc w:val="center"/>
              <w:rPr>
                <w:b/>
                <w:lang w:eastAsia="en-US"/>
              </w:rPr>
            </w:pPr>
            <w:r w:rsidRPr="00BF46C4">
              <w:rPr>
                <w:b/>
                <w:lang w:eastAsia="en-US"/>
              </w:rPr>
              <w:t>Отлично</w:t>
            </w:r>
          </w:p>
        </w:tc>
        <w:tc>
          <w:tcPr>
            <w:tcW w:w="4007" w:type="pct"/>
          </w:tcPr>
          <w:p w:rsidR="00E80B26" w:rsidRPr="00BF46C4" w:rsidRDefault="00E80B2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80B26" w:rsidRPr="00BF46C4" w:rsidRDefault="00E80B26" w:rsidP="00E80F41">
            <w:pPr>
              <w:jc w:val="both"/>
              <w:rPr>
                <w:bCs/>
                <w:lang w:eastAsia="en-US"/>
              </w:rPr>
            </w:pPr>
            <w:r w:rsidRPr="00BF46C4">
              <w:rPr>
                <w:bCs/>
                <w:lang w:eastAsia="en-US"/>
              </w:rPr>
              <w:t>- делает квалифицированные выводы и обобщения;</w:t>
            </w:r>
          </w:p>
          <w:p w:rsidR="00E80B26" w:rsidRPr="00BF46C4" w:rsidRDefault="00E80B26" w:rsidP="00E80F41">
            <w:pPr>
              <w:jc w:val="both"/>
              <w:rPr>
                <w:bCs/>
                <w:lang w:eastAsia="en-US"/>
              </w:rPr>
            </w:pPr>
            <w:r w:rsidRPr="00BF46C4">
              <w:rPr>
                <w:bCs/>
                <w:lang w:eastAsia="en-US"/>
              </w:rPr>
              <w:t>- владеет на высококвалифицированном уровне системой понятий.</w:t>
            </w:r>
          </w:p>
        </w:tc>
      </w:tr>
      <w:tr w:rsidR="00E80B26" w:rsidRPr="00BF46C4" w:rsidTr="006A0271">
        <w:trPr>
          <w:jc w:val="center"/>
        </w:trPr>
        <w:tc>
          <w:tcPr>
            <w:tcW w:w="993" w:type="pct"/>
            <w:vAlign w:val="center"/>
          </w:tcPr>
          <w:p w:rsidR="00E80B26" w:rsidRPr="00BF46C4" w:rsidRDefault="00E80B26" w:rsidP="006A0271">
            <w:pPr>
              <w:jc w:val="center"/>
              <w:rPr>
                <w:b/>
                <w:lang w:eastAsia="en-US"/>
              </w:rPr>
            </w:pPr>
            <w:r w:rsidRPr="00BF46C4">
              <w:rPr>
                <w:b/>
                <w:lang w:eastAsia="en-US"/>
              </w:rPr>
              <w:t>Хорошо</w:t>
            </w:r>
          </w:p>
        </w:tc>
        <w:tc>
          <w:tcPr>
            <w:tcW w:w="4007" w:type="pct"/>
          </w:tcPr>
          <w:p w:rsidR="00E80B26" w:rsidRPr="00BF46C4" w:rsidRDefault="00E80B2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80B26" w:rsidRPr="00BF46C4" w:rsidRDefault="00E80B2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80B26" w:rsidRPr="00BF46C4" w:rsidRDefault="00E80B26" w:rsidP="00E80F41">
            <w:pPr>
              <w:jc w:val="both"/>
              <w:rPr>
                <w:bCs/>
                <w:lang w:eastAsia="en-US"/>
              </w:rPr>
            </w:pPr>
            <w:r w:rsidRPr="00BF46C4">
              <w:rPr>
                <w:bCs/>
                <w:lang w:eastAsia="en-US"/>
              </w:rPr>
              <w:t>- владеет на достаточном уровне системой понятий.</w:t>
            </w:r>
          </w:p>
        </w:tc>
      </w:tr>
      <w:tr w:rsidR="00E80B26" w:rsidRPr="00BF46C4" w:rsidTr="006A0271">
        <w:trPr>
          <w:jc w:val="center"/>
        </w:trPr>
        <w:tc>
          <w:tcPr>
            <w:tcW w:w="993" w:type="pct"/>
            <w:vAlign w:val="center"/>
          </w:tcPr>
          <w:p w:rsidR="00E80B26" w:rsidRPr="00BF46C4" w:rsidRDefault="00E80B26" w:rsidP="006A0271">
            <w:pPr>
              <w:jc w:val="center"/>
              <w:rPr>
                <w:b/>
                <w:lang w:eastAsia="en-US"/>
              </w:rPr>
            </w:pPr>
            <w:r w:rsidRPr="00BF46C4">
              <w:rPr>
                <w:b/>
                <w:lang w:eastAsia="en-US"/>
              </w:rPr>
              <w:t>Удовлетворительно</w:t>
            </w:r>
          </w:p>
        </w:tc>
        <w:tc>
          <w:tcPr>
            <w:tcW w:w="4007" w:type="pct"/>
          </w:tcPr>
          <w:p w:rsidR="00E80B26" w:rsidRPr="00BF46C4" w:rsidRDefault="00E80B2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80B26" w:rsidRPr="00BF46C4" w:rsidRDefault="00E80B2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80B26" w:rsidRPr="00BF46C4" w:rsidRDefault="00E80B26" w:rsidP="00E80F41">
            <w:pPr>
              <w:jc w:val="both"/>
              <w:rPr>
                <w:bCs/>
                <w:lang w:eastAsia="en-US"/>
              </w:rPr>
            </w:pPr>
            <w:r w:rsidRPr="00BF46C4">
              <w:rPr>
                <w:bCs/>
                <w:lang w:eastAsia="en-US"/>
              </w:rPr>
              <w:t>- слабо аргументирует научные положения;</w:t>
            </w:r>
          </w:p>
          <w:p w:rsidR="00E80B26" w:rsidRPr="00BF46C4" w:rsidRDefault="00E80B26" w:rsidP="00E80F41">
            <w:pPr>
              <w:jc w:val="both"/>
              <w:rPr>
                <w:bCs/>
                <w:lang w:eastAsia="en-US"/>
              </w:rPr>
            </w:pPr>
            <w:r w:rsidRPr="00BF46C4">
              <w:rPr>
                <w:bCs/>
                <w:lang w:eastAsia="en-US"/>
              </w:rPr>
              <w:t>- практически не способен сформулировать выводы и обобщения;</w:t>
            </w:r>
          </w:p>
          <w:p w:rsidR="00E80B26" w:rsidRPr="00BF46C4" w:rsidRDefault="00E80B26" w:rsidP="00E80F41">
            <w:pPr>
              <w:jc w:val="both"/>
              <w:rPr>
                <w:bCs/>
                <w:lang w:eastAsia="en-US"/>
              </w:rPr>
            </w:pPr>
            <w:r w:rsidRPr="00BF46C4">
              <w:rPr>
                <w:bCs/>
                <w:lang w:eastAsia="en-US"/>
              </w:rPr>
              <w:t>- частично владеет системой понятий.</w:t>
            </w:r>
          </w:p>
        </w:tc>
      </w:tr>
      <w:tr w:rsidR="00E80B26" w:rsidRPr="00BF46C4" w:rsidTr="006A0271">
        <w:trPr>
          <w:jc w:val="center"/>
        </w:trPr>
        <w:tc>
          <w:tcPr>
            <w:tcW w:w="993" w:type="pct"/>
            <w:vAlign w:val="center"/>
          </w:tcPr>
          <w:p w:rsidR="00E80B26" w:rsidRPr="00BF46C4" w:rsidRDefault="00E80B26" w:rsidP="006A0271">
            <w:pPr>
              <w:jc w:val="center"/>
              <w:rPr>
                <w:b/>
                <w:lang w:eastAsia="en-US"/>
              </w:rPr>
            </w:pPr>
            <w:r w:rsidRPr="00BF46C4">
              <w:rPr>
                <w:b/>
                <w:lang w:eastAsia="en-US"/>
              </w:rPr>
              <w:t>Неудовлетворительно</w:t>
            </w:r>
          </w:p>
        </w:tc>
        <w:tc>
          <w:tcPr>
            <w:tcW w:w="4007" w:type="pct"/>
          </w:tcPr>
          <w:p w:rsidR="00E80B26" w:rsidRPr="00BF46C4" w:rsidRDefault="00E80B26" w:rsidP="00E80F41">
            <w:pPr>
              <w:jc w:val="both"/>
              <w:rPr>
                <w:bCs/>
                <w:lang w:eastAsia="en-US"/>
              </w:rPr>
            </w:pPr>
            <w:r w:rsidRPr="00BF46C4">
              <w:rPr>
                <w:bCs/>
                <w:lang w:eastAsia="en-US"/>
              </w:rPr>
              <w:t>- студент не усвоил значительной части материала;</w:t>
            </w:r>
          </w:p>
          <w:p w:rsidR="00E80B26" w:rsidRPr="00BF46C4" w:rsidRDefault="00E80B26" w:rsidP="00E80F41">
            <w:pPr>
              <w:jc w:val="both"/>
              <w:rPr>
                <w:bCs/>
                <w:lang w:eastAsia="en-US"/>
              </w:rPr>
            </w:pPr>
            <w:r w:rsidRPr="00BF46C4">
              <w:rPr>
                <w:bCs/>
                <w:lang w:eastAsia="en-US"/>
              </w:rPr>
              <w:t>-  не может аргументировать научные положения;</w:t>
            </w:r>
          </w:p>
          <w:p w:rsidR="00E80B26" w:rsidRPr="00BF46C4" w:rsidRDefault="00E80B26" w:rsidP="00E80F41">
            <w:pPr>
              <w:jc w:val="both"/>
              <w:rPr>
                <w:bCs/>
                <w:lang w:eastAsia="en-US"/>
              </w:rPr>
            </w:pPr>
            <w:r w:rsidRPr="00BF46C4">
              <w:rPr>
                <w:bCs/>
                <w:lang w:eastAsia="en-US"/>
              </w:rPr>
              <w:t>- не формулирует квалифицированных выводов и обобщений;</w:t>
            </w:r>
          </w:p>
          <w:p w:rsidR="00E80B26" w:rsidRPr="00BF46C4" w:rsidRDefault="00E80B26" w:rsidP="00E80F41">
            <w:pPr>
              <w:jc w:val="both"/>
              <w:rPr>
                <w:bCs/>
                <w:lang w:eastAsia="en-US"/>
              </w:rPr>
            </w:pPr>
            <w:r w:rsidRPr="00BF46C4">
              <w:rPr>
                <w:bCs/>
                <w:lang w:eastAsia="en-US"/>
              </w:rPr>
              <w:t>- не владеет системой понятий.</w:t>
            </w:r>
          </w:p>
        </w:tc>
      </w:tr>
    </w:tbl>
    <w:p w:rsidR="00E80B26" w:rsidRDefault="00E80B26" w:rsidP="008A7E41">
      <w:pPr>
        <w:jc w:val="center"/>
        <w:rPr>
          <w:bCs/>
          <w:lang w:eastAsia="en-US"/>
        </w:rPr>
      </w:pPr>
    </w:p>
    <w:p w:rsidR="00E80B26" w:rsidRDefault="00E80B26" w:rsidP="008A7E41">
      <w:pPr>
        <w:jc w:val="center"/>
        <w:rPr>
          <w:bCs/>
          <w:lang w:eastAsia="en-US"/>
        </w:rPr>
      </w:pPr>
    </w:p>
    <w:p w:rsidR="00E80B26" w:rsidRPr="00BF46C4" w:rsidRDefault="00E80B26" w:rsidP="008A7E41">
      <w:pPr>
        <w:jc w:val="center"/>
        <w:rPr>
          <w:bCs/>
          <w:lang w:eastAsia="en-US"/>
        </w:rPr>
      </w:pPr>
    </w:p>
    <w:p w:rsidR="00E80B26" w:rsidRPr="00BF46C4" w:rsidRDefault="00E80B2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80B26" w:rsidRPr="00BF46C4" w:rsidRDefault="00E80B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E80B26" w:rsidRPr="00BF46C4" w:rsidTr="006A0271">
        <w:trPr>
          <w:jc w:val="center"/>
        </w:trPr>
        <w:tc>
          <w:tcPr>
            <w:tcW w:w="1371" w:type="pct"/>
            <w:vAlign w:val="center"/>
          </w:tcPr>
          <w:p w:rsidR="00E80B26" w:rsidRPr="00BF46C4" w:rsidRDefault="00E80B26" w:rsidP="006A0271">
            <w:pPr>
              <w:jc w:val="center"/>
              <w:rPr>
                <w:b/>
                <w:lang w:eastAsia="en-US"/>
              </w:rPr>
            </w:pPr>
            <w:r w:rsidRPr="00BF46C4">
              <w:rPr>
                <w:b/>
                <w:lang w:eastAsia="en-US"/>
              </w:rPr>
              <w:t>Шкала оценивания</w:t>
            </w:r>
          </w:p>
        </w:tc>
        <w:tc>
          <w:tcPr>
            <w:tcW w:w="3629" w:type="pct"/>
            <w:vAlign w:val="center"/>
          </w:tcPr>
          <w:p w:rsidR="00E80B26" w:rsidRPr="00BF46C4" w:rsidRDefault="00E80B26" w:rsidP="006A0271">
            <w:pPr>
              <w:jc w:val="center"/>
              <w:rPr>
                <w:b/>
                <w:lang w:eastAsia="en-US"/>
              </w:rPr>
            </w:pPr>
            <w:r w:rsidRPr="00BF46C4">
              <w:rPr>
                <w:b/>
                <w:bCs/>
                <w:lang w:eastAsia="en-US"/>
              </w:rPr>
              <w:t>Показатели оценивания компетенций</w:t>
            </w:r>
          </w:p>
        </w:tc>
      </w:tr>
      <w:tr w:rsidR="00E80B26" w:rsidRPr="00BF46C4" w:rsidTr="006A0271">
        <w:trPr>
          <w:jc w:val="center"/>
        </w:trPr>
        <w:tc>
          <w:tcPr>
            <w:tcW w:w="1371" w:type="pct"/>
            <w:vAlign w:val="center"/>
          </w:tcPr>
          <w:p w:rsidR="00E80B26" w:rsidRPr="00BF46C4" w:rsidRDefault="00E80B26" w:rsidP="006A0271">
            <w:pPr>
              <w:jc w:val="center"/>
              <w:rPr>
                <w:b/>
                <w:lang w:eastAsia="en-US"/>
              </w:rPr>
            </w:pPr>
            <w:r w:rsidRPr="00BF46C4">
              <w:rPr>
                <w:b/>
                <w:lang w:eastAsia="en-US"/>
              </w:rPr>
              <w:t>Отлично</w:t>
            </w:r>
          </w:p>
        </w:tc>
        <w:tc>
          <w:tcPr>
            <w:tcW w:w="3629" w:type="pct"/>
          </w:tcPr>
          <w:p w:rsidR="00E80B26" w:rsidRPr="00BF46C4" w:rsidRDefault="00E80B2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80B26" w:rsidRPr="00BF46C4" w:rsidTr="006A0271">
        <w:trPr>
          <w:jc w:val="center"/>
        </w:trPr>
        <w:tc>
          <w:tcPr>
            <w:tcW w:w="1371" w:type="pct"/>
            <w:vAlign w:val="center"/>
          </w:tcPr>
          <w:p w:rsidR="00E80B26" w:rsidRPr="00BF46C4" w:rsidRDefault="00E80B26" w:rsidP="006A0271">
            <w:pPr>
              <w:jc w:val="center"/>
              <w:rPr>
                <w:b/>
                <w:lang w:eastAsia="en-US"/>
              </w:rPr>
            </w:pPr>
            <w:r w:rsidRPr="00BF46C4">
              <w:rPr>
                <w:b/>
                <w:lang w:eastAsia="en-US"/>
              </w:rPr>
              <w:t>Хорошо</w:t>
            </w:r>
          </w:p>
        </w:tc>
        <w:tc>
          <w:tcPr>
            <w:tcW w:w="3629" w:type="pct"/>
          </w:tcPr>
          <w:p w:rsidR="00E80B26" w:rsidRPr="00BF46C4" w:rsidRDefault="00E80B2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80B26" w:rsidRPr="00BF46C4" w:rsidTr="006A0271">
        <w:trPr>
          <w:jc w:val="center"/>
        </w:trPr>
        <w:tc>
          <w:tcPr>
            <w:tcW w:w="1371" w:type="pct"/>
            <w:vAlign w:val="center"/>
          </w:tcPr>
          <w:p w:rsidR="00E80B26" w:rsidRPr="00BF46C4" w:rsidRDefault="00E80B26" w:rsidP="006A0271">
            <w:pPr>
              <w:jc w:val="center"/>
              <w:rPr>
                <w:b/>
                <w:lang w:eastAsia="en-US"/>
              </w:rPr>
            </w:pPr>
            <w:r w:rsidRPr="00BF46C4">
              <w:rPr>
                <w:b/>
                <w:lang w:eastAsia="en-US"/>
              </w:rPr>
              <w:t>Удовлетворительно</w:t>
            </w:r>
          </w:p>
        </w:tc>
        <w:tc>
          <w:tcPr>
            <w:tcW w:w="3629" w:type="pct"/>
          </w:tcPr>
          <w:p w:rsidR="00E80B26" w:rsidRPr="00BF46C4" w:rsidRDefault="00E80B2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80B26" w:rsidRPr="00BF46C4" w:rsidTr="006A0271">
        <w:trPr>
          <w:jc w:val="center"/>
        </w:trPr>
        <w:tc>
          <w:tcPr>
            <w:tcW w:w="1371" w:type="pct"/>
            <w:vAlign w:val="center"/>
          </w:tcPr>
          <w:p w:rsidR="00E80B26" w:rsidRPr="00BF46C4" w:rsidRDefault="00E80B26" w:rsidP="006A0271">
            <w:pPr>
              <w:jc w:val="center"/>
              <w:rPr>
                <w:b/>
                <w:lang w:eastAsia="en-US"/>
              </w:rPr>
            </w:pPr>
            <w:r w:rsidRPr="00BF46C4">
              <w:rPr>
                <w:b/>
                <w:lang w:eastAsia="en-US"/>
              </w:rPr>
              <w:t>Неудовлетворительно</w:t>
            </w:r>
          </w:p>
        </w:tc>
        <w:tc>
          <w:tcPr>
            <w:tcW w:w="3629" w:type="pct"/>
          </w:tcPr>
          <w:p w:rsidR="00E80B26" w:rsidRPr="00BF46C4" w:rsidRDefault="00E80B2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80B26" w:rsidRPr="00BF46C4" w:rsidRDefault="00E80B26" w:rsidP="008A7E41">
      <w:pPr>
        <w:jc w:val="center"/>
        <w:rPr>
          <w:bCs/>
          <w:lang w:eastAsia="en-US"/>
        </w:rPr>
      </w:pPr>
    </w:p>
    <w:p w:rsidR="00E80B26" w:rsidRPr="00BF46C4" w:rsidRDefault="00E80B2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80B26" w:rsidRPr="00BF46C4" w:rsidRDefault="00E80B2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E80B26" w:rsidRPr="00BF46C4" w:rsidTr="006A0271">
        <w:trPr>
          <w:jc w:val="center"/>
        </w:trPr>
        <w:tc>
          <w:tcPr>
            <w:tcW w:w="1390" w:type="pct"/>
            <w:vAlign w:val="center"/>
          </w:tcPr>
          <w:p w:rsidR="00E80B26" w:rsidRPr="00BF46C4" w:rsidRDefault="00E80B26" w:rsidP="006A0271">
            <w:pPr>
              <w:jc w:val="center"/>
              <w:rPr>
                <w:b/>
                <w:lang w:eastAsia="en-US"/>
              </w:rPr>
            </w:pPr>
            <w:r w:rsidRPr="00BF46C4">
              <w:rPr>
                <w:b/>
                <w:lang w:eastAsia="en-US"/>
              </w:rPr>
              <w:t>Шкала оценивания</w:t>
            </w:r>
          </w:p>
        </w:tc>
        <w:tc>
          <w:tcPr>
            <w:tcW w:w="3610" w:type="pct"/>
            <w:vAlign w:val="center"/>
          </w:tcPr>
          <w:p w:rsidR="00E80B26" w:rsidRPr="00BF46C4" w:rsidRDefault="00E80B26" w:rsidP="006A0271">
            <w:pPr>
              <w:jc w:val="center"/>
              <w:rPr>
                <w:b/>
                <w:lang w:eastAsia="en-US"/>
              </w:rPr>
            </w:pPr>
            <w:r w:rsidRPr="00BF46C4">
              <w:rPr>
                <w:b/>
                <w:bCs/>
                <w:lang w:eastAsia="en-US"/>
              </w:rPr>
              <w:t>Показатели оценивания компетенций</w:t>
            </w:r>
          </w:p>
        </w:tc>
      </w:tr>
      <w:tr w:rsidR="00E80B26" w:rsidRPr="00BF46C4" w:rsidTr="006A0271">
        <w:trPr>
          <w:jc w:val="center"/>
        </w:trPr>
        <w:tc>
          <w:tcPr>
            <w:tcW w:w="1390" w:type="pct"/>
          </w:tcPr>
          <w:p w:rsidR="00E80B26" w:rsidRPr="00BF46C4" w:rsidRDefault="00E80B26" w:rsidP="006A0271">
            <w:pPr>
              <w:jc w:val="center"/>
              <w:rPr>
                <w:b/>
                <w:lang w:eastAsia="en-US"/>
              </w:rPr>
            </w:pPr>
            <w:r w:rsidRPr="00BF46C4">
              <w:rPr>
                <w:b/>
                <w:lang w:eastAsia="en-US"/>
              </w:rPr>
              <w:t>Отлично</w:t>
            </w:r>
          </w:p>
        </w:tc>
        <w:tc>
          <w:tcPr>
            <w:tcW w:w="3610" w:type="pct"/>
          </w:tcPr>
          <w:p w:rsidR="00E80B26" w:rsidRPr="00BF46C4" w:rsidRDefault="00E80B2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80B26" w:rsidRPr="00BF46C4" w:rsidTr="006A0271">
        <w:trPr>
          <w:jc w:val="center"/>
        </w:trPr>
        <w:tc>
          <w:tcPr>
            <w:tcW w:w="1390" w:type="pct"/>
          </w:tcPr>
          <w:p w:rsidR="00E80B26" w:rsidRPr="00BF46C4" w:rsidRDefault="00E80B26" w:rsidP="006A0271">
            <w:pPr>
              <w:jc w:val="center"/>
              <w:rPr>
                <w:b/>
                <w:lang w:eastAsia="en-US"/>
              </w:rPr>
            </w:pPr>
            <w:r w:rsidRPr="00BF46C4">
              <w:rPr>
                <w:b/>
                <w:lang w:eastAsia="en-US"/>
              </w:rPr>
              <w:t>Хорошо</w:t>
            </w:r>
          </w:p>
        </w:tc>
        <w:tc>
          <w:tcPr>
            <w:tcW w:w="3610" w:type="pct"/>
          </w:tcPr>
          <w:p w:rsidR="00E80B26" w:rsidRPr="00BF46C4" w:rsidRDefault="00E80B2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80B26" w:rsidRPr="00BF46C4" w:rsidTr="006A0271">
        <w:trPr>
          <w:jc w:val="center"/>
        </w:trPr>
        <w:tc>
          <w:tcPr>
            <w:tcW w:w="1390" w:type="pct"/>
          </w:tcPr>
          <w:p w:rsidR="00E80B26" w:rsidRPr="00BF46C4" w:rsidRDefault="00E80B26" w:rsidP="006A0271">
            <w:pPr>
              <w:jc w:val="center"/>
              <w:rPr>
                <w:b/>
                <w:lang w:eastAsia="en-US"/>
              </w:rPr>
            </w:pPr>
            <w:r w:rsidRPr="00BF46C4">
              <w:rPr>
                <w:b/>
                <w:lang w:eastAsia="en-US"/>
              </w:rPr>
              <w:t>Удовлетворительно</w:t>
            </w:r>
          </w:p>
        </w:tc>
        <w:tc>
          <w:tcPr>
            <w:tcW w:w="3610" w:type="pct"/>
          </w:tcPr>
          <w:p w:rsidR="00E80B26" w:rsidRPr="00BF46C4" w:rsidRDefault="00E80B2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80B26" w:rsidRPr="00BF46C4" w:rsidTr="006A0271">
        <w:trPr>
          <w:jc w:val="center"/>
        </w:trPr>
        <w:tc>
          <w:tcPr>
            <w:tcW w:w="1390" w:type="pct"/>
          </w:tcPr>
          <w:p w:rsidR="00E80B26" w:rsidRPr="00BF46C4" w:rsidRDefault="00E80B26" w:rsidP="006A0271">
            <w:pPr>
              <w:jc w:val="center"/>
              <w:rPr>
                <w:b/>
                <w:lang w:eastAsia="en-US"/>
              </w:rPr>
            </w:pPr>
            <w:r w:rsidRPr="00BF46C4">
              <w:rPr>
                <w:b/>
                <w:lang w:eastAsia="en-US"/>
              </w:rPr>
              <w:t>Неудовлетворительно</w:t>
            </w:r>
          </w:p>
        </w:tc>
        <w:tc>
          <w:tcPr>
            <w:tcW w:w="3610" w:type="pct"/>
          </w:tcPr>
          <w:p w:rsidR="00E80B26" w:rsidRPr="00BF46C4" w:rsidRDefault="00E80B2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80B26" w:rsidRPr="00DC11F5" w:rsidRDefault="00E80B26" w:rsidP="00FC3B95">
      <w:pPr>
        <w:ind w:left="360"/>
        <w:jc w:val="both"/>
        <w:rPr>
          <w:b/>
        </w:rPr>
      </w:pPr>
    </w:p>
    <w:p w:rsidR="00E80B26" w:rsidRPr="00DC11F5" w:rsidRDefault="00E80B26" w:rsidP="00A42DC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80B26" w:rsidRDefault="00E80B26" w:rsidP="00BB791C">
      <w:pPr>
        <w:pStyle w:val="ListParagraph"/>
        <w:rPr>
          <w:b/>
        </w:rPr>
      </w:pPr>
    </w:p>
    <w:p w:rsidR="00E80B26" w:rsidRDefault="00E80B26" w:rsidP="00AC2938">
      <w:pPr>
        <w:autoSpaceDE w:val="0"/>
        <w:autoSpaceDN w:val="0"/>
        <w:adjustRightInd w:val="0"/>
        <w:jc w:val="center"/>
        <w:rPr>
          <w:b/>
        </w:rPr>
      </w:pPr>
      <w:r w:rsidRPr="008A7E41">
        <w:rPr>
          <w:b/>
        </w:rPr>
        <w:t>Тест</w:t>
      </w:r>
    </w:p>
    <w:p w:rsidR="00E80B26" w:rsidRPr="00923D79" w:rsidRDefault="00E80B26" w:rsidP="00923D79">
      <w:pPr>
        <w:rPr>
          <w:b/>
        </w:rPr>
      </w:pPr>
      <w:r w:rsidRPr="00923D79">
        <w:rPr>
          <w:b/>
        </w:rPr>
        <w:t>1. Чтопредставляется как закономерностьвозникновения,развития и завершенияконфликта?</w:t>
      </w:r>
    </w:p>
    <w:p w:rsidR="00E80B26" w:rsidRPr="00923D79" w:rsidRDefault="00E80B26" w:rsidP="00923D79">
      <w:r w:rsidRPr="00923D79">
        <w:t xml:space="preserve">а) объектконфликтологии; </w:t>
      </w:r>
    </w:p>
    <w:p w:rsidR="00E80B26" w:rsidRPr="00923D79" w:rsidRDefault="00E80B26" w:rsidP="00923D79">
      <w:r w:rsidRPr="00923D79">
        <w:t>б) предмет конфликтологии;</w:t>
      </w:r>
    </w:p>
    <w:p w:rsidR="00E80B26" w:rsidRPr="00923D79" w:rsidRDefault="00E80B26" w:rsidP="00923D79">
      <w:r w:rsidRPr="00923D79">
        <w:t>в) конфликт.</w:t>
      </w:r>
    </w:p>
    <w:p w:rsidR="00E80B26" w:rsidRPr="00923D79" w:rsidRDefault="00E80B26" w:rsidP="00923D79">
      <w:pPr>
        <w:rPr>
          <w:b/>
        </w:rPr>
      </w:pPr>
      <w:r w:rsidRPr="00923D79">
        <w:rPr>
          <w:b/>
        </w:rPr>
        <w:t>2. Что на ваш взгляд может изменяться в результате своего собственногоразвития, границы данного явления могут уточняться в связи с более глубокимпроникновением науки  сутьисследуемых явлений?</w:t>
      </w:r>
    </w:p>
    <w:p w:rsidR="00E80B26" w:rsidRPr="00923D79" w:rsidRDefault="00E80B26" w:rsidP="00923D79">
      <w:r w:rsidRPr="00923D79">
        <w:t xml:space="preserve">а) объект конфликтологии; </w:t>
      </w:r>
    </w:p>
    <w:p w:rsidR="00E80B26" w:rsidRPr="00923D79" w:rsidRDefault="00E80B26" w:rsidP="00923D79">
      <w:r w:rsidRPr="00923D79">
        <w:t>б) предмет конфликтологии;</w:t>
      </w:r>
    </w:p>
    <w:p w:rsidR="00E80B26" w:rsidRPr="00923D79" w:rsidRDefault="00E80B26" w:rsidP="00923D79">
      <w:r w:rsidRPr="00923D79">
        <w:t>в) конфликт.</w:t>
      </w:r>
    </w:p>
    <w:p w:rsidR="00E80B26" w:rsidRPr="00923D79" w:rsidRDefault="00E80B26" w:rsidP="00923D79">
      <w:pPr>
        <w:rPr>
          <w:b/>
        </w:rPr>
      </w:pPr>
      <w:r w:rsidRPr="00923D79">
        <w:rPr>
          <w:b/>
        </w:rPr>
        <w:t xml:space="preserve">3. Остроенегативноепротивоборство,возникающеевпроцессевзаимодействия,заключающиеся  в  противодействии  субъектов  конфликта  и чаще всегосопровождающиеся негативными эмоциями: </w:t>
      </w:r>
    </w:p>
    <w:p w:rsidR="00E80B26" w:rsidRPr="00923D79" w:rsidRDefault="00E80B26" w:rsidP="00923D79">
      <w:r w:rsidRPr="00923D79">
        <w:t xml:space="preserve">а) объект конфликтологии; </w:t>
      </w:r>
    </w:p>
    <w:p w:rsidR="00E80B26" w:rsidRPr="00923D79" w:rsidRDefault="00E80B26" w:rsidP="00923D79">
      <w:r w:rsidRPr="00923D79">
        <w:t>б) предмет конфликтологии;</w:t>
      </w:r>
    </w:p>
    <w:p w:rsidR="00E80B26" w:rsidRPr="00923D79" w:rsidRDefault="00E80B26" w:rsidP="00923D79">
      <w:r w:rsidRPr="00923D79">
        <w:t>в) конфликт.</w:t>
      </w:r>
    </w:p>
    <w:p w:rsidR="00E80B26" w:rsidRPr="00923D79" w:rsidRDefault="00E80B26" w:rsidP="00923D79">
      <w:pPr>
        <w:rPr>
          <w:b/>
        </w:rPr>
      </w:pPr>
      <w:r w:rsidRPr="00923D79">
        <w:rPr>
          <w:b/>
        </w:rPr>
        <w:t>4. Что являетсяпредметом конфликтологии?</w:t>
      </w:r>
    </w:p>
    <w:p w:rsidR="00E80B26" w:rsidRPr="00923D79" w:rsidRDefault="00E80B26" w:rsidP="00923D79">
      <w:r w:rsidRPr="00923D79">
        <w:t>а) конфликты;</w:t>
      </w:r>
    </w:p>
    <w:p w:rsidR="00E80B26" w:rsidRPr="00923D79" w:rsidRDefault="00E80B26" w:rsidP="00923D79">
      <w:r w:rsidRPr="00923D79">
        <w:t>б) закономерности и механизмы возникновения конфликтов;</w:t>
      </w:r>
    </w:p>
    <w:p w:rsidR="00E80B26" w:rsidRPr="00923D79" w:rsidRDefault="00E80B26" w:rsidP="00923D79">
      <w:r w:rsidRPr="00923D79">
        <w:t>в) любые столкновения;</w:t>
      </w:r>
    </w:p>
    <w:p w:rsidR="00E80B26" w:rsidRPr="00923D79" w:rsidRDefault="00E80B26" w:rsidP="00923D79">
      <w:r w:rsidRPr="00923D79">
        <w:t>г) механизмы поведения личности в конфликте.</w:t>
      </w:r>
    </w:p>
    <w:p w:rsidR="00E80B26" w:rsidRPr="00923D79" w:rsidRDefault="00E80B26" w:rsidP="00923D79">
      <w:pPr>
        <w:rPr>
          <w:b/>
        </w:rPr>
      </w:pPr>
      <w:r w:rsidRPr="00923D79">
        <w:rPr>
          <w:b/>
        </w:rPr>
        <w:t>5.Что представляет собойстечение обстоятельств, являющихся поводомдля конфликта?</w:t>
      </w:r>
    </w:p>
    <w:p w:rsidR="00E80B26" w:rsidRPr="00923D79" w:rsidRDefault="00E80B26" w:rsidP="00923D79">
      <w:r w:rsidRPr="00923D79">
        <w:t>а) инцидент;</w:t>
      </w:r>
    </w:p>
    <w:p w:rsidR="00E80B26" w:rsidRPr="00923D79" w:rsidRDefault="00E80B26" w:rsidP="00923D79">
      <w:r w:rsidRPr="00923D79">
        <w:t>б) конфликтная ситуация;</w:t>
      </w:r>
    </w:p>
    <w:p w:rsidR="00E80B26" w:rsidRPr="00923D79" w:rsidRDefault="00E80B26" w:rsidP="00923D79">
      <w:r w:rsidRPr="00923D79">
        <w:t>в) конфликтоген.</w:t>
      </w:r>
    </w:p>
    <w:p w:rsidR="00E80B26" w:rsidRPr="00923D79" w:rsidRDefault="00E80B26" w:rsidP="00923D79">
      <w:pPr>
        <w:rPr>
          <w:b/>
        </w:rPr>
      </w:pPr>
      <w:r w:rsidRPr="00923D79">
        <w:rPr>
          <w:b/>
        </w:rPr>
        <w:t>6. Кем является лицо или группалиц, которая планирует конфликт и егоразвитие?</w:t>
      </w:r>
    </w:p>
    <w:p w:rsidR="00E80B26" w:rsidRPr="00923D79" w:rsidRDefault="00E80B26" w:rsidP="00923D79">
      <w:r w:rsidRPr="00923D79">
        <w:t>а) подстрекатель;</w:t>
      </w:r>
    </w:p>
    <w:p w:rsidR="00E80B26" w:rsidRPr="00923D79" w:rsidRDefault="00E80B26" w:rsidP="00923D79">
      <w:r w:rsidRPr="00923D79">
        <w:t>б) медиатор;</w:t>
      </w:r>
    </w:p>
    <w:p w:rsidR="00E80B26" w:rsidRPr="00923D79" w:rsidRDefault="00E80B26" w:rsidP="00923D79">
      <w:r w:rsidRPr="00923D79">
        <w:t>в) организатор.</w:t>
      </w:r>
    </w:p>
    <w:p w:rsidR="00E80B26" w:rsidRPr="00923D79" w:rsidRDefault="00E80B26" w:rsidP="00923D79">
      <w:pPr>
        <w:rPr>
          <w:b/>
        </w:rPr>
      </w:pPr>
      <w:r w:rsidRPr="00923D79">
        <w:rPr>
          <w:b/>
        </w:rPr>
        <w:t>7. Фрустрация проявляется вследствие:</w:t>
      </w:r>
    </w:p>
    <w:p w:rsidR="00E80B26" w:rsidRPr="00923D79" w:rsidRDefault="00E80B26" w:rsidP="00923D79">
      <w:r w:rsidRPr="00923D79">
        <w:t>а) природной агрессивности;</w:t>
      </w:r>
    </w:p>
    <w:p w:rsidR="00E80B26" w:rsidRPr="00923D79" w:rsidRDefault="00E80B26" w:rsidP="00923D79">
      <w:r w:rsidRPr="00923D79">
        <w:t>б) ситуативной агрессивности;</w:t>
      </w:r>
    </w:p>
    <w:p w:rsidR="00E80B26" w:rsidRPr="00923D79" w:rsidRDefault="00E80B26" w:rsidP="00923D79">
      <w:r w:rsidRPr="00923D79">
        <w:t>в) а) +б)</w:t>
      </w:r>
    </w:p>
    <w:p w:rsidR="00E80B26" w:rsidRPr="00923D79" w:rsidRDefault="00E80B26" w:rsidP="00923D79">
      <w:r>
        <w:t xml:space="preserve">8. </w:t>
      </w:r>
      <w:r w:rsidRPr="00923D79">
        <w:t>Как называется в конфликтологии слово, действие или бездействие</w:t>
      </w:r>
      <w:r>
        <w:t xml:space="preserve">, </w:t>
      </w:r>
      <w:r w:rsidRPr="00923D79">
        <w:t>приводящее к конфликту?</w:t>
      </w:r>
    </w:p>
    <w:p w:rsidR="00E80B26" w:rsidRPr="00923D79" w:rsidRDefault="00E80B26" w:rsidP="00923D79">
      <w:r w:rsidRPr="00923D79">
        <w:t>а) инцидент;</w:t>
      </w:r>
    </w:p>
    <w:p w:rsidR="00E80B26" w:rsidRPr="00923D79" w:rsidRDefault="00E80B26" w:rsidP="00923D79">
      <w:r w:rsidRPr="00923D79">
        <w:t>б) конфликтная ситуация;</w:t>
      </w:r>
    </w:p>
    <w:p w:rsidR="00E80B26" w:rsidRPr="00923D79" w:rsidRDefault="00E80B26" w:rsidP="00923D79">
      <w:r w:rsidRPr="00923D79">
        <w:t>в) конфликтоген.</w:t>
      </w:r>
    </w:p>
    <w:p w:rsidR="00E80B26" w:rsidRPr="00923D79" w:rsidRDefault="00E80B26" w:rsidP="00923D79">
      <w:pPr>
        <w:rPr>
          <w:b/>
        </w:rPr>
      </w:pPr>
      <w:r w:rsidRPr="00923D79">
        <w:rPr>
          <w:b/>
        </w:rPr>
        <w:t>9. Кем  является  лицо,  организация  или  государство,  котороеподталкиваетодного или нескольких участников к конфликту?</w:t>
      </w:r>
    </w:p>
    <w:p w:rsidR="00E80B26" w:rsidRPr="00923D79" w:rsidRDefault="00E80B26" w:rsidP="00923D79">
      <w:r w:rsidRPr="00923D79">
        <w:t>а) медиатор;</w:t>
      </w:r>
    </w:p>
    <w:p w:rsidR="00E80B26" w:rsidRPr="00923D79" w:rsidRDefault="00E80B26" w:rsidP="00923D79">
      <w:r w:rsidRPr="00923D79">
        <w:t>б) подстрекатель;</w:t>
      </w:r>
    </w:p>
    <w:p w:rsidR="00E80B26" w:rsidRPr="00923D79" w:rsidRDefault="00E80B26" w:rsidP="00923D79">
      <w:r w:rsidRPr="00923D79">
        <w:t>в) организатор.</w:t>
      </w:r>
    </w:p>
    <w:p w:rsidR="00E80B26" w:rsidRPr="00037EAF" w:rsidRDefault="00E80B26" w:rsidP="00923D79">
      <w:pPr>
        <w:rPr>
          <w:b/>
        </w:rPr>
      </w:pPr>
      <w:r w:rsidRPr="00037EAF">
        <w:rPr>
          <w:b/>
        </w:rPr>
        <w:t>10.Что такое конфликтная ситуация?</w:t>
      </w:r>
    </w:p>
    <w:p w:rsidR="00E80B26" w:rsidRPr="00923D79" w:rsidRDefault="00E80B26" w:rsidP="00923D79">
      <w:r w:rsidRPr="00923D79">
        <w:t>а)   случайные   столкновения   интересов   субъектов   социальногостолкновения;</w:t>
      </w:r>
    </w:p>
    <w:p w:rsidR="00E80B26" w:rsidRPr="00923D79" w:rsidRDefault="00E80B26" w:rsidP="00923D79">
      <w:r w:rsidRPr="00923D79">
        <w:t>б)  накопившиеся  противоречия,  связанные  с  деятельностью  субъектоввзаимодействия, которые создают почву для противоборства между ними;</w:t>
      </w:r>
    </w:p>
    <w:p w:rsidR="00E80B26" w:rsidRPr="00923D79" w:rsidRDefault="00E80B26" w:rsidP="00923D79">
      <w:r w:rsidRPr="00923D79">
        <w:t>в)   процесс   противоборства   между   субъектами   социальноговзаимодействия;</w:t>
      </w:r>
    </w:p>
    <w:p w:rsidR="00E80B26" w:rsidRPr="00923D79" w:rsidRDefault="00E80B26" w:rsidP="00923D79">
      <w:r w:rsidRPr="00923D79">
        <w:t>г) этап развития конфликта.</w:t>
      </w:r>
    </w:p>
    <w:p w:rsidR="00E80B26" w:rsidRPr="00037EAF" w:rsidRDefault="00E80B26" w:rsidP="00923D79">
      <w:pPr>
        <w:rPr>
          <w:b/>
        </w:rPr>
      </w:pPr>
      <w:r w:rsidRPr="00037EAF">
        <w:rPr>
          <w:b/>
        </w:rPr>
        <w:t>11. На каком этапе развития конфликтареальность воспринимается как проблемная, происходитпонимание  необходимости  предпринять  какие-тодействия для разрешения противоречия?</w:t>
      </w:r>
    </w:p>
    <w:p w:rsidR="00E80B26" w:rsidRPr="00923D79" w:rsidRDefault="00E80B26" w:rsidP="00923D79">
      <w:r w:rsidRPr="00923D79">
        <w:t>а) осознание объективной проблемной ситуации;</w:t>
      </w:r>
    </w:p>
    <w:p w:rsidR="00E80B26" w:rsidRPr="00923D79" w:rsidRDefault="00E80B26" w:rsidP="00923D79">
      <w:r w:rsidRPr="00923D79">
        <w:t>б) попытки решить проблему неконфликтными способами;</w:t>
      </w:r>
    </w:p>
    <w:p w:rsidR="00E80B26" w:rsidRPr="00923D79" w:rsidRDefault="00E80B26" w:rsidP="00923D79">
      <w:r w:rsidRPr="00923D79">
        <w:t>в) возникновения объективной проблемной ситуации;</w:t>
      </w:r>
    </w:p>
    <w:p w:rsidR="00E80B26" w:rsidRPr="00923D79" w:rsidRDefault="00E80B26" w:rsidP="00923D79">
      <w:r w:rsidRPr="00923D79">
        <w:t>г) предконфликтная ситуация.</w:t>
      </w:r>
    </w:p>
    <w:p w:rsidR="00E80B26" w:rsidRPr="00037EAF" w:rsidRDefault="00E80B26" w:rsidP="00923D79">
      <w:pPr>
        <w:rPr>
          <w:b/>
        </w:rPr>
      </w:pPr>
      <w:r w:rsidRPr="00037EAF">
        <w:rPr>
          <w:b/>
        </w:rPr>
        <w:t>12. Как называетсяразвитие конфликта,прогрессирующее во времени,обострение противоборства?</w:t>
      </w:r>
    </w:p>
    <w:p w:rsidR="00E80B26" w:rsidRPr="00923D79" w:rsidRDefault="00E80B26" w:rsidP="00923D79">
      <w:r w:rsidRPr="00923D79">
        <w:t>а) сбалансированное противодействие;</w:t>
      </w:r>
    </w:p>
    <w:p w:rsidR="00E80B26" w:rsidRPr="00923D79" w:rsidRDefault="00E80B26" w:rsidP="00923D79">
      <w:r w:rsidRPr="00923D79">
        <w:t>б) эскалация конфликта;</w:t>
      </w:r>
    </w:p>
    <w:p w:rsidR="00E80B26" w:rsidRPr="00923D79" w:rsidRDefault="00E80B26" w:rsidP="00923D79">
      <w:r w:rsidRPr="00923D79">
        <w:t>в) возникновение предконфликтной ситуации.</w:t>
      </w:r>
    </w:p>
    <w:p w:rsidR="00E80B26" w:rsidRPr="00037EAF" w:rsidRDefault="00E80B26" w:rsidP="00923D79">
      <w:pPr>
        <w:rPr>
          <w:b/>
        </w:rPr>
      </w:pPr>
      <w:r w:rsidRPr="00037EAF">
        <w:rPr>
          <w:b/>
        </w:rPr>
        <w:t>13.Какому периоду свойственна эскалация конфликта?</w:t>
      </w:r>
    </w:p>
    <w:p w:rsidR="00E80B26" w:rsidRPr="00923D79" w:rsidRDefault="00E80B26" w:rsidP="00923D79">
      <w:r w:rsidRPr="00923D79">
        <w:t>а) латентному предконфликтному периоду;</w:t>
      </w:r>
    </w:p>
    <w:p w:rsidR="00E80B26" w:rsidRPr="00923D79" w:rsidRDefault="00E80B26" w:rsidP="00923D79">
      <w:r w:rsidRPr="00923D79">
        <w:t>б) открытому периодуконфликта;</w:t>
      </w:r>
    </w:p>
    <w:p w:rsidR="00E80B26" w:rsidRPr="00923D79" w:rsidRDefault="00E80B26" w:rsidP="00923D79">
      <w:r w:rsidRPr="00923D79">
        <w:t>в) латентному послеконфликтному периоду.</w:t>
      </w:r>
    </w:p>
    <w:p w:rsidR="00E80B26" w:rsidRPr="00A662ED" w:rsidRDefault="00E80B26" w:rsidP="00923D79">
      <w:pPr>
        <w:rPr>
          <w:b/>
        </w:rPr>
      </w:pPr>
      <w:r w:rsidRPr="00A662ED">
        <w:rPr>
          <w:b/>
        </w:rPr>
        <w:t>14. Интегративная функция конфликта относится к:</w:t>
      </w:r>
    </w:p>
    <w:p w:rsidR="00E80B26" w:rsidRPr="00923D79" w:rsidRDefault="00E80B26" w:rsidP="00923D79">
      <w:r w:rsidRPr="00923D79">
        <w:t>а) деструктивным функциям;</w:t>
      </w:r>
    </w:p>
    <w:p w:rsidR="00E80B26" w:rsidRPr="00923D79" w:rsidRDefault="00E80B26" w:rsidP="00923D79">
      <w:r w:rsidRPr="00923D79">
        <w:t>б) конструктивным функциям</w:t>
      </w:r>
    </w:p>
    <w:p w:rsidR="00E80B26" w:rsidRPr="00A662ED" w:rsidRDefault="00E80B26" w:rsidP="00923D79">
      <w:pPr>
        <w:rPr>
          <w:b/>
        </w:rPr>
      </w:pPr>
      <w:r w:rsidRPr="00A662ED">
        <w:rPr>
          <w:b/>
        </w:rPr>
        <w:t>15. Агрессивная  формацеленаправленного  выраженияличной  или коллективной активности–это:</w:t>
      </w:r>
    </w:p>
    <w:p w:rsidR="00E80B26" w:rsidRPr="00923D79" w:rsidRDefault="00E80B26" w:rsidP="00923D79">
      <w:r w:rsidRPr="00923D79">
        <w:t>а) смута;</w:t>
      </w:r>
    </w:p>
    <w:p w:rsidR="00E80B26" w:rsidRPr="00923D79" w:rsidRDefault="00E80B26" w:rsidP="00923D79">
      <w:r w:rsidRPr="00923D79">
        <w:t>б) бунт;</w:t>
      </w:r>
    </w:p>
    <w:p w:rsidR="00E80B26" w:rsidRPr="00923D79" w:rsidRDefault="00E80B26" w:rsidP="00923D79">
      <w:r w:rsidRPr="00923D79">
        <w:t>в) восстание.</w:t>
      </w:r>
    </w:p>
    <w:p w:rsidR="00E80B26" w:rsidRPr="00A662ED" w:rsidRDefault="00E80B26" w:rsidP="00923D79">
      <w:pPr>
        <w:rPr>
          <w:b/>
        </w:rPr>
      </w:pPr>
      <w:r w:rsidRPr="00A662ED">
        <w:rPr>
          <w:b/>
        </w:rPr>
        <w:t xml:space="preserve">16. Какой  вид  конфликта  возникаетпо  недоразумению  или  стечению обстоятельств? </w:t>
      </w:r>
    </w:p>
    <w:p w:rsidR="00E80B26" w:rsidRPr="00923D79" w:rsidRDefault="00E80B26" w:rsidP="00923D79">
      <w:r w:rsidRPr="00923D79">
        <w:t>а) конструктивный конфликт;</w:t>
      </w:r>
    </w:p>
    <w:p w:rsidR="00E80B26" w:rsidRPr="00923D79" w:rsidRDefault="00E80B26" w:rsidP="00923D79">
      <w:r w:rsidRPr="00923D79">
        <w:t>б) случайный конфликт;</w:t>
      </w:r>
    </w:p>
    <w:p w:rsidR="00E80B26" w:rsidRPr="00923D79" w:rsidRDefault="00E80B26" w:rsidP="00923D79">
      <w:r w:rsidRPr="00923D79">
        <w:t>в) смещенный конфликт.</w:t>
      </w:r>
    </w:p>
    <w:p w:rsidR="00E80B26" w:rsidRPr="00A662ED" w:rsidRDefault="00E80B26" w:rsidP="00923D79">
      <w:pPr>
        <w:rPr>
          <w:b/>
        </w:rPr>
      </w:pPr>
      <w:r w:rsidRPr="00A662ED">
        <w:rPr>
          <w:b/>
        </w:rPr>
        <w:t>17. Определите  природу  конфликтов, основукоторыхопределяетудовлетворениепотребностей  одной  стороны,  за  счетудовлетворенияпотребностей другой стороны.</w:t>
      </w:r>
    </w:p>
    <w:p w:rsidR="00E80B26" w:rsidRPr="00923D79" w:rsidRDefault="00E80B26" w:rsidP="00923D79">
      <w:r w:rsidRPr="00923D79">
        <w:t>а) экономические конфликты;</w:t>
      </w:r>
    </w:p>
    <w:p w:rsidR="00E80B26" w:rsidRPr="00923D79" w:rsidRDefault="00E80B26" w:rsidP="00923D79">
      <w:r w:rsidRPr="00923D79">
        <w:t>б) идеологические конфликты;</w:t>
      </w:r>
    </w:p>
    <w:p w:rsidR="00E80B26" w:rsidRPr="00923D79" w:rsidRDefault="00E80B26" w:rsidP="00923D79">
      <w:r w:rsidRPr="00923D79">
        <w:t>в) социально–психологические конфликты</w:t>
      </w:r>
      <w:r>
        <w:t>.</w:t>
      </w:r>
    </w:p>
    <w:p w:rsidR="00E80B26" w:rsidRPr="009C1D09" w:rsidRDefault="00E80B26" w:rsidP="00923D79">
      <w:pPr>
        <w:rPr>
          <w:b/>
        </w:rPr>
      </w:pPr>
      <w:r w:rsidRPr="009C1D09">
        <w:rPr>
          <w:b/>
        </w:rPr>
        <w:t>1</w:t>
      </w:r>
      <w:r>
        <w:rPr>
          <w:b/>
        </w:rPr>
        <w:t>8</w:t>
      </w:r>
      <w:r w:rsidRPr="009C1D09">
        <w:rPr>
          <w:b/>
        </w:rPr>
        <w:t>. Ккакому виду относят конфликт, возникший на ложном основаниисокрытия истинной причины?</w:t>
      </w:r>
    </w:p>
    <w:p w:rsidR="00E80B26" w:rsidRPr="00923D79" w:rsidRDefault="00E80B26" w:rsidP="00923D79">
      <w:r w:rsidRPr="00923D79">
        <w:t>а) конструктивный конфликт;</w:t>
      </w:r>
    </w:p>
    <w:p w:rsidR="00E80B26" w:rsidRPr="00923D79" w:rsidRDefault="00E80B26" w:rsidP="00923D79">
      <w:r w:rsidRPr="00923D79">
        <w:t>б) случайный конфликт;</w:t>
      </w:r>
    </w:p>
    <w:p w:rsidR="00E80B26" w:rsidRPr="00923D79" w:rsidRDefault="00E80B26" w:rsidP="00923D79">
      <w:r w:rsidRPr="00923D79">
        <w:t>в) смещенный конфликт.</w:t>
      </w:r>
    </w:p>
    <w:p w:rsidR="00E80B26" w:rsidRPr="009C1D09" w:rsidRDefault="00E80B26" w:rsidP="00923D79">
      <w:pPr>
        <w:rPr>
          <w:b/>
        </w:rPr>
      </w:pPr>
      <w:r>
        <w:rPr>
          <w:b/>
        </w:rPr>
        <w:t>19</w:t>
      </w:r>
      <w:r w:rsidRPr="009C1D09">
        <w:rPr>
          <w:b/>
        </w:rPr>
        <w:t>. Ккакому виду относят конфликт, возникший между субъектами, на основе реальносуществующихпротиворечий?</w:t>
      </w:r>
    </w:p>
    <w:p w:rsidR="00E80B26" w:rsidRPr="00923D79" w:rsidRDefault="00E80B26" w:rsidP="00923D79">
      <w:r w:rsidRPr="00923D79">
        <w:t>а) случайный конфликт;</w:t>
      </w:r>
    </w:p>
    <w:p w:rsidR="00E80B26" w:rsidRPr="00923D79" w:rsidRDefault="00E80B26" w:rsidP="00923D79">
      <w:r w:rsidRPr="00923D79">
        <w:t>б) условный конфликт;</w:t>
      </w:r>
    </w:p>
    <w:p w:rsidR="00E80B26" w:rsidRPr="00923D79" w:rsidRDefault="00E80B26" w:rsidP="00923D79">
      <w:r w:rsidRPr="00923D79">
        <w:t>в) смещенный конфликт</w:t>
      </w:r>
    </w:p>
    <w:p w:rsidR="00E80B26" w:rsidRPr="009C1D09" w:rsidRDefault="00E80B26" w:rsidP="00923D79">
      <w:pPr>
        <w:rPr>
          <w:b/>
        </w:rPr>
      </w:pPr>
      <w:r w:rsidRPr="009C1D09">
        <w:rPr>
          <w:b/>
        </w:rPr>
        <w:t>2</w:t>
      </w:r>
      <w:r>
        <w:rPr>
          <w:b/>
        </w:rPr>
        <w:t>0</w:t>
      </w:r>
      <w:r w:rsidRPr="009C1D09">
        <w:rPr>
          <w:b/>
        </w:rPr>
        <w:t>. Тенденция  благоприятствовать  членам  собственной  групп  в противовес членам другой группы–это:</w:t>
      </w:r>
    </w:p>
    <w:p w:rsidR="00E80B26" w:rsidRPr="00923D79" w:rsidRDefault="00E80B26" w:rsidP="00923D79">
      <w:r w:rsidRPr="00923D79">
        <w:t>а) конфликт интересов;</w:t>
      </w:r>
    </w:p>
    <w:p w:rsidR="00E80B26" w:rsidRPr="00923D79" w:rsidRDefault="00E80B26" w:rsidP="00923D79">
      <w:r w:rsidRPr="00923D79">
        <w:t>б) внутригрупповой фаворитизм.</w:t>
      </w:r>
    </w:p>
    <w:p w:rsidR="00E80B26" w:rsidRPr="00AB4E1F" w:rsidRDefault="00E80B26" w:rsidP="00923D79">
      <w:pPr>
        <w:rPr>
          <w:b/>
        </w:rPr>
      </w:pPr>
      <w:r w:rsidRPr="00AB4E1F">
        <w:rPr>
          <w:b/>
        </w:rPr>
        <w:t>2</w:t>
      </w:r>
      <w:r>
        <w:rPr>
          <w:b/>
        </w:rPr>
        <w:t>1</w:t>
      </w:r>
      <w:r w:rsidRPr="00AB4E1F">
        <w:rPr>
          <w:b/>
        </w:rPr>
        <w:t>. Конфликт,    способствующий    повышению    стабильности функционирования организаций  в  изменившихся  условиях  внешней  среды –это:</w:t>
      </w:r>
    </w:p>
    <w:p w:rsidR="00E80B26" w:rsidRPr="00923D79" w:rsidRDefault="00E80B26" w:rsidP="00923D79">
      <w:r w:rsidRPr="00923D79">
        <w:t>а) деструктивный конфликт;</w:t>
      </w:r>
    </w:p>
    <w:p w:rsidR="00E80B26" w:rsidRPr="00923D79" w:rsidRDefault="00E80B26" w:rsidP="00923D79">
      <w:r w:rsidRPr="00923D79">
        <w:t>б) конструктивный конфликт;</w:t>
      </w:r>
    </w:p>
    <w:p w:rsidR="00E80B26" w:rsidRPr="00923D79" w:rsidRDefault="00E80B26" w:rsidP="00923D79">
      <w:r w:rsidRPr="00923D79">
        <w:t>в) стабилизирующий конфликт.</w:t>
      </w:r>
    </w:p>
    <w:p w:rsidR="00E80B26" w:rsidRPr="00AB4E1F" w:rsidRDefault="00E80B26" w:rsidP="00923D79">
      <w:pPr>
        <w:rPr>
          <w:b/>
        </w:rPr>
      </w:pPr>
      <w:r w:rsidRPr="00AB4E1F">
        <w:rPr>
          <w:b/>
        </w:rPr>
        <w:t>2</w:t>
      </w:r>
      <w:r>
        <w:rPr>
          <w:b/>
        </w:rPr>
        <w:t>2</w:t>
      </w:r>
      <w:r w:rsidRPr="00AB4E1F">
        <w:rPr>
          <w:b/>
        </w:rPr>
        <w:t>. Конфликтоустойчивость  группы,  предполагающая  инвариантностьцелейфункционирования и развития группы–это:</w:t>
      </w:r>
    </w:p>
    <w:p w:rsidR="00E80B26" w:rsidRPr="00923D79" w:rsidRDefault="00E80B26" w:rsidP="00923D79">
      <w:r w:rsidRPr="00923D79">
        <w:t>а) статическая устойчивость группы;</w:t>
      </w:r>
    </w:p>
    <w:p w:rsidR="00E80B26" w:rsidRPr="00923D79" w:rsidRDefault="00E80B26" w:rsidP="00923D79">
      <w:r w:rsidRPr="00923D79">
        <w:t>б) динамическая устойчивость группы;</w:t>
      </w:r>
    </w:p>
    <w:p w:rsidR="00E80B26" w:rsidRPr="00923D79" w:rsidRDefault="00E80B26" w:rsidP="00923D79">
      <w:r w:rsidRPr="00923D79">
        <w:t>в) активно-вариабельная устойчивость группы.</w:t>
      </w:r>
    </w:p>
    <w:p w:rsidR="00E80B26" w:rsidRPr="00AB4E1F" w:rsidRDefault="00E80B26" w:rsidP="00923D79">
      <w:pPr>
        <w:rPr>
          <w:b/>
        </w:rPr>
      </w:pPr>
      <w:r w:rsidRPr="00AB4E1F">
        <w:rPr>
          <w:b/>
        </w:rPr>
        <w:t>2</w:t>
      </w:r>
      <w:r>
        <w:rPr>
          <w:b/>
        </w:rPr>
        <w:t>3</w:t>
      </w:r>
      <w:r w:rsidRPr="00AB4E1F">
        <w:rPr>
          <w:b/>
        </w:rPr>
        <w:t>. К групповым конфликтам группы относятся конфликты:</w:t>
      </w:r>
    </w:p>
    <w:p w:rsidR="00E80B26" w:rsidRPr="00923D79" w:rsidRDefault="00E80B26" w:rsidP="00923D79">
      <w:r>
        <w:t xml:space="preserve">а) личность </w:t>
      </w:r>
      <w:r w:rsidRPr="00923D79">
        <w:t>–группа;</w:t>
      </w:r>
    </w:p>
    <w:p w:rsidR="00E80B26" w:rsidRPr="00923D79" w:rsidRDefault="00E80B26" w:rsidP="00923D79">
      <w:r>
        <w:t xml:space="preserve">б) группа </w:t>
      </w:r>
      <w:r w:rsidRPr="00923D79">
        <w:t>–группа;</w:t>
      </w:r>
    </w:p>
    <w:p w:rsidR="00E80B26" w:rsidRPr="00923D79" w:rsidRDefault="00E80B26" w:rsidP="00923D79">
      <w:r w:rsidRPr="00923D79">
        <w:t>в) a+ b.</w:t>
      </w:r>
    </w:p>
    <w:p w:rsidR="00E80B26" w:rsidRPr="00AB4E1F" w:rsidRDefault="00E80B26" w:rsidP="00923D79">
      <w:pPr>
        <w:rPr>
          <w:b/>
        </w:rPr>
      </w:pPr>
      <w:r w:rsidRPr="00AB4E1F">
        <w:rPr>
          <w:b/>
        </w:rPr>
        <w:t>2</w:t>
      </w:r>
      <w:r>
        <w:rPr>
          <w:b/>
        </w:rPr>
        <w:t>4</w:t>
      </w:r>
      <w:r w:rsidRPr="00AB4E1F">
        <w:rPr>
          <w:b/>
        </w:rPr>
        <w:t>. Для   каких   конфликтов   характерны   следующие   причины:неудовлетворительные  коммуникации,  нарушение  правовых  норм,  низкая заработанная плата:</w:t>
      </w:r>
    </w:p>
    <w:p w:rsidR="00E80B26" w:rsidRPr="00923D79" w:rsidRDefault="00E80B26" w:rsidP="00923D79">
      <w:r w:rsidRPr="00923D79">
        <w:t>а) конфликт между лидером и микрогруппой;</w:t>
      </w:r>
    </w:p>
    <w:p w:rsidR="00E80B26" w:rsidRPr="00923D79" w:rsidRDefault="00E80B26" w:rsidP="00923D79">
      <w:r w:rsidRPr="00923D79">
        <w:t>б) конфликт между подразделениями внутри организации;</w:t>
      </w:r>
    </w:p>
    <w:p w:rsidR="00E80B26" w:rsidRPr="00923D79" w:rsidRDefault="00E80B26" w:rsidP="00923D79">
      <w:r w:rsidRPr="00923D79">
        <w:t>в) конфликт между руководителем организации и персоналом.</w:t>
      </w:r>
    </w:p>
    <w:p w:rsidR="00E80B26" w:rsidRPr="00616837" w:rsidRDefault="00E80B26" w:rsidP="00923D79">
      <w:pPr>
        <w:rPr>
          <w:b/>
        </w:rPr>
      </w:pPr>
      <w:r w:rsidRPr="00616837">
        <w:rPr>
          <w:b/>
        </w:rPr>
        <w:t>2</w:t>
      </w:r>
      <w:r>
        <w:rPr>
          <w:b/>
        </w:rPr>
        <w:t>5</w:t>
      </w:r>
      <w:r w:rsidRPr="00616837">
        <w:rPr>
          <w:b/>
        </w:rPr>
        <w:t>. Тип разрешения трудового конфликта, при котором конфликтующие стороны в процесс социально-трудовых отношений способны снять проблемы самостоятельно, в границах собственных задач и функций–это:</w:t>
      </w:r>
    </w:p>
    <w:p w:rsidR="00E80B26" w:rsidRPr="00923D79" w:rsidRDefault="00E80B26" w:rsidP="00923D79">
      <w:r w:rsidRPr="00923D79">
        <w:t>а) автономный тип;</w:t>
      </w:r>
    </w:p>
    <w:p w:rsidR="00E80B26" w:rsidRPr="00923D79" w:rsidRDefault="00E80B26" w:rsidP="00923D79">
      <w:r w:rsidRPr="00923D79">
        <w:t>б) общеорганизационный тип;</w:t>
      </w:r>
    </w:p>
    <w:p w:rsidR="00E80B26" w:rsidRPr="00923D79" w:rsidRDefault="00E80B26" w:rsidP="00923D79">
      <w:r w:rsidRPr="00923D79">
        <w:t>в) самостоятельный тип;</w:t>
      </w:r>
    </w:p>
    <w:p w:rsidR="00E80B26" w:rsidRPr="00923D79" w:rsidRDefault="00E80B26" w:rsidP="00923D79">
      <w:r w:rsidRPr="00923D79">
        <w:t>г) административный тип</w:t>
      </w:r>
      <w:r>
        <w:t>.</w:t>
      </w:r>
    </w:p>
    <w:p w:rsidR="00E80B26" w:rsidRPr="00172A00" w:rsidRDefault="00E80B26" w:rsidP="00923D79">
      <w:pPr>
        <w:rPr>
          <w:b/>
        </w:rPr>
      </w:pPr>
      <w:r w:rsidRPr="00172A00">
        <w:rPr>
          <w:b/>
        </w:rPr>
        <w:t>2</w:t>
      </w:r>
      <w:r>
        <w:rPr>
          <w:b/>
        </w:rPr>
        <w:t>6</w:t>
      </w:r>
      <w:r w:rsidRPr="00172A00">
        <w:rPr>
          <w:b/>
        </w:rPr>
        <w:t>. Форма разрешения трудового конфликта, заключающаяся в переводе конфликта из состояния бесполезной вражды в состояние переговоров –это:</w:t>
      </w:r>
    </w:p>
    <w:p w:rsidR="00E80B26" w:rsidRPr="00923D79" w:rsidRDefault="00E80B26" w:rsidP="00923D79">
      <w:r w:rsidRPr="00923D79">
        <w:t>а) реорганизация;</w:t>
      </w:r>
    </w:p>
    <w:p w:rsidR="00E80B26" w:rsidRPr="00923D79" w:rsidRDefault="00E80B26" w:rsidP="00923D79">
      <w:r w:rsidRPr="00923D79">
        <w:t>б) информирование;</w:t>
      </w:r>
    </w:p>
    <w:p w:rsidR="00E80B26" w:rsidRPr="00923D79" w:rsidRDefault="00E80B26" w:rsidP="00923D79">
      <w:r w:rsidRPr="00923D79">
        <w:t>в) трансформация;</w:t>
      </w:r>
    </w:p>
    <w:p w:rsidR="00E80B26" w:rsidRPr="00923D79" w:rsidRDefault="00E80B26" w:rsidP="00923D79">
      <w:r w:rsidRPr="00923D79">
        <w:t>г) дистантирование.</w:t>
      </w:r>
    </w:p>
    <w:p w:rsidR="00E80B26" w:rsidRPr="00172A00" w:rsidRDefault="00E80B26" w:rsidP="00923D79">
      <w:pPr>
        <w:rPr>
          <w:b/>
        </w:rPr>
      </w:pPr>
      <w:r w:rsidRPr="00172A00">
        <w:rPr>
          <w:b/>
        </w:rPr>
        <w:t>2</w:t>
      </w:r>
      <w:r>
        <w:rPr>
          <w:b/>
        </w:rPr>
        <w:t>7</w:t>
      </w:r>
      <w:r w:rsidRPr="00172A00">
        <w:rPr>
          <w:b/>
        </w:rPr>
        <w:t>.  Принциписследования  конфликтов,  при  котором,  конфликтологориентируется  на  методологию  поиска  причин  позитивных  илинегативныхтенденций в развитии конфликта:</w:t>
      </w:r>
    </w:p>
    <w:p w:rsidR="00E80B26" w:rsidRPr="00923D79" w:rsidRDefault="00E80B26" w:rsidP="00923D79">
      <w:r w:rsidRPr="00923D79">
        <w:t>а) принцип объективности;</w:t>
      </w:r>
    </w:p>
    <w:p w:rsidR="00E80B26" w:rsidRPr="00923D79" w:rsidRDefault="00E80B26" w:rsidP="00923D79">
      <w:r w:rsidRPr="00923D79">
        <w:t>б) принцип системного подхода;</w:t>
      </w:r>
    </w:p>
    <w:p w:rsidR="00E80B26" w:rsidRPr="00923D79" w:rsidRDefault="00E80B26" w:rsidP="00923D79">
      <w:r w:rsidRPr="00923D79">
        <w:t>в) принцип развития;</w:t>
      </w:r>
    </w:p>
    <w:p w:rsidR="00E80B26" w:rsidRPr="00923D79" w:rsidRDefault="00E80B26" w:rsidP="00923D79">
      <w:r w:rsidRPr="00923D79">
        <w:t>г) принцип всеобщей связи</w:t>
      </w:r>
    </w:p>
    <w:p w:rsidR="00E80B26" w:rsidRPr="00172A00" w:rsidRDefault="00E80B26" w:rsidP="00923D79">
      <w:pPr>
        <w:rPr>
          <w:b/>
        </w:rPr>
      </w:pPr>
      <w:r>
        <w:rPr>
          <w:b/>
        </w:rPr>
        <w:t>28</w:t>
      </w:r>
      <w:r w:rsidRPr="00172A00">
        <w:rPr>
          <w:b/>
        </w:rPr>
        <w:t>. Направление методологии научного познания и социальной практики,котороеориентирует  на  раскрытие  целостности  конфликта  как  явления,на поиск основных типов связей и сведение их в единую картину:</w:t>
      </w:r>
    </w:p>
    <w:p w:rsidR="00E80B26" w:rsidRPr="00923D79" w:rsidRDefault="00E80B26" w:rsidP="00923D79">
      <w:r w:rsidRPr="00923D79">
        <w:t>а) системный подход;</w:t>
      </w:r>
    </w:p>
    <w:p w:rsidR="00E80B26" w:rsidRPr="00923D79" w:rsidRDefault="00E80B26" w:rsidP="00923D79">
      <w:r w:rsidRPr="00923D79">
        <w:t>б) системный анализ;</w:t>
      </w:r>
    </w:p>
    <w:p w:rsidR="00E80B26" w:rsidRPr="00923D79" w:rsidRDefault="00E80B26" w:rsidP="00923D79">
      <w:r w:rsidRPr="00923D79">
        <w:t>в) ситуационный подход;</w:t>
      </w:r>
    </w:p>
    <w:p w:rsidR="00E80B26" w:rsidRPr="00923D79" w:rsidRDefault="00E80B26" w:rsidP="00923D79">
      <w:r w:rsidRPr="00923D79">
        <w:t>г) модульная методика.</w:t>
      </w:r>
    </w:p>
    <w:p w:rsidR="00E80B26" w:rsidRPr="00172A00" w:rsidRDefault="00E80B26" w:rsidP="00923D79">
      <w:pPr>
        <w:rPr>
          <w:b/>
        </w:rPr>
      </w:pPr>
      <w:r w:rsidRPr="00172A00">
        <w:rPr>
          <w:b/>
        </w:rPr>
        <w:t>29. На каком этапе анализа конфликтов устанавливают систему факторов,влияющихна  развитие  изучаемого  конфликта,  вскрывают  закономерности  в динамике конфликта?:</w:t>
      </w:r>
    </w:p>
    <w:p w:rsidR="00E80B26" w:rsidRPr="00923D79" w:rsidRDefault="00E80B26" w:rsidP="00923D79">
      <w:r w:rsidRPr="00923D79">
        <w:t>а) разработка методики анализа конфликта;</w:t>
      </w:r>
    </w:p>
    <w:p w:rsidR="00E80B26" w:rsidRPr="00923D79" w:rsidRDefault="00E80B26" w:rsidP="00923D79">
      <w:r w:rsidRPr="00923D79">
        <w:t>б) пробное изучение конфликтов;</w:t>
      </w:r>
    </w:p>
    <w:p w:rsidR="00E80B26" w:rsidRPr="00923D79" w:rsidRDefault="00E80B26" w:rsidP="00923D79">
      <w:r w:rsidRPr="00923D79">
        <w:t>в) качественная и количественная обработка данных;</w:t>
      </w:r>
    </w:p>
    <w:p w:rsidR="00E80B26" w:rsidRPr="00923D79" w:rsidRDefault="00E80B26" w:rsidP="00923D79">
      <w:r w:rsidRPr="00923D79">
        <w:t>г) анализ полученных результатов.</w:t>
      </w:r>
    </w:p>
    <w:p w:rsidR="00E80B26" w:rsidRPr="00172A00" w:rsidRDefault="00E80B26" w:rsidP="00923D79">
      <w:pPr>
        <w:rPr>
          <w:b/>
        </w:rPr>
      </w:pPr>
      <w:r w:rsidRPr="00172A00">
        <w:rPr>
          <w:b/>
        </w:rPr>
        <w:t>30. Какой опросник предназначен для определения стратегий поведения в конфликтныхситуациях:</w:t>
      </w:r>
    </w:p>
    <w:p w:rsidR="00E80B26" w:rsidRPr="00923D79" w:rsidRDefault="00E80B26" w:rsidP="00923D79">
      <w:r w:rsidRPr="00923D79">
        <w:t>а) опросник Г. Айзенка;</w:t>
      </w:r>
    </w:p>
    <w:p w:rsidR="00E80B26" w:rsidRPr="00923D79" w:rsidRDefault="00E80B26" w:rsidP="00923D79">
      <w:r w:rsidRPr="00923D79">
        <w:t>б) опросник Кеттела;</w:t>
      </w:r>
    </w:p>
    <w:p w:rsidR="00E80B26" w:rsidRPr="00923D79" w:rsidRDefault="00E80B26" w:rsidP="00923D79">
      <w:r w:rsidRPr="00923D79">
        <w:t>в) опросник К. Томаса;</w:t>
      </w:r>
    </w:p>
    <w:p w:rsidR="00E80B26" w:rsidRPr="00923D79" w:rsidRDefault="00E80B26" w:rsidP="00923D79">
      <w:r w:rsidRPr="00923D79">
        <w:t>г) опросник А. Басса–А. Дарки.</w:t>
      </w:r>
    </w:p>
    <w:p w:rsidR="00E80B26" w:rsidRDefault="00E80B26" w:rsidP="000B6283">
      <w:pPr>
        <w:autoSpaceDE w:val="0"/>
        <w:autoSpaceDN w:val="0"/>
        <w:adjustRightInd w:val="0"/>
        <w:rPr>
          <w:b/>
          <w:bCs/>
        </w:rPr>
      </w:pPr>
    </w:p>
    <w:p w:rsidR="00E80B26" w:rsidRPr="00DC11F5" w:rsidRDefault="00E80B26" w:rsidP="00FC3B95">
      <w:pPr>
        <w:autoSpaceDE w:val="0"/>
        <w:autoSpaceDN w:val="0"/>
        <w:adjustRightInd w:val="0"/>
        <w:jc w:val="center"/>
        <w:rPr>
          <w:b/>
          <w:bCs/>
        </w:rPr>
      </w:pPr>
      <w:r w:rsidRPr="00DC11F5">
        <w:rPr>
          <w:b/>
          <w:bCs/>
        </w:rPr>
        <w:t>Прим</w:t>
      </w:r>
      <w:r>
        <w:rPr>
          <w:b/>
          <w:bCs/>
        </w:rPr>
        <w:t>ерный список вопросов к зачету</w:t>
      </w:r>
    </w:p>
    <w:p w:rsidR="00E80B26" w:rsidRDefault="00E80B26" w:rsidP="00FC3B95">
      <w:pPr>
        <w:autoSpaceDE w:val="0"/>
        <w:autoSpaceDN w:val="0"/>
        <w:adjustRightInd w:val="0"/>
        <w:jc w:val="center"/>
        <w:rPr>
          <w:b/>
          <w:bCs/>
        </w:rPr>
      </w:pPr>
    </w:p>
    <w:p w:rsidR="00E80B26" w:rsidRPr="002853BB" w:rsidRDefault="00E80B26" w:rsidP="0009083E">
      <w:pPr>
        <w:pStyle w:val="ListParagraph"/>
        <w:widowControl/>
        <w:numPr>
          <w:ilvl w:val="0"/>
          <w:numId w:val="41"/>
        </w:numPr>
        <w:autoSpaceDE/>
        <w:autoSpaceDN/>
        <w:adjustRightInd/>
        <w:ind w:left="0"/>
        <w:jc w:val="both"/>
      </w:pPr>
      <w:r w:rsidRPr="002853BB">
        <w:t xml:space="preserve">Предмет конфликтологии. </w:t>
      </w:r>
    </w:p>
    <w:p w:rsidR="00E80B26" w:rsidRPr="002853BB" w:rsidRDefault="00E80B26" w:rsidP="0009083E">
      <w:pPr>
        <w:pStyle w:val="ListParagraph"/>
        <w:widowControl/>
        <w:numPr>
          <w:ilvl w:val="0"/>
          <w:numId w:val="41"/>
        </w:numPr>
        <w:autoSpaceDE/>
        <w:autoSpaceDN/>
        <w:adjustRightInd/>
        <w:ind w:left="0"/>
        <w:jc w:val="both"/>
      </w:pPr>
      <w:r w:rsidRPr="002853BB">
        <w:t xml:space="preserve">Теоретические предпосылки возникновения конфликтологии. </w:t>
      </w:r>
    </w:p>
    <w:p w:rsidR="00E80B26" w:rsidRPr="002853BB" w:rsidRDefault="00E80B26" w:rsidP="0009083E">
      <w:pPr>
        <w:pStyle w:val="ListParagraph"/>
        <w:widowControl/>
        <w:numPr>
          <w:ilvl w:val="0"/>
          <w:numId w:val="41"/>
        </w:numPr>
        <w:autoSpaceDE/>
        <w:autoSpaceDN/>
        <w:adjustRightInd/>
        <w:ind w:left="0"/>
        <w:jc w:val="both"/>
      </w:pPr>
      <w:r w:rsidRPr="002853BB">
        <w:t xml:space="preserve">Функциональная концепция конфликта Т.Парсонса. </w:t>
      </w:r>
    </w:p>
    <w:p w:rsidR="00E80B26" w:rsidRPr="002853BB" w:rsidRDefault="00E80B26" w:rsidP="0009083E">
      <w:pPr>
        <w:pStyle w:val="ListParagraph"/>
        <w:widowControl/>
        <w:numPr>
          <w:ilvl w:val="0"/>
          <w:numId w:val="41"/>
        </w:numPr>
        <w:autoSpaceDE/>
        <w:autoSpaceDN/>
        <w:adjustRightInd/>
        <w:ind w:left="0"/>
        <w:jc w:val="both"/>
      </w:pPr>
      <w:r w:rsidRPr="002853BB">
        <w:t xml:space="preserve">Конфликт как когнитивный феномен. </w:t>
      </w:r>
    </w:p>
    <w:p w:rsidR="00E80B26" w:rsidRPr="002853BB" w:rsidRDefault="00E80B26" w:rsidP="0009083E">
      <w:pPr>
        <w:pStyle w:val="ListParagraph"/>
        <w:widowControl/>
        <w:numPr>
          <w:ilvl w:val="0"/>
          <w:numId w:val="41"/>
        </w:numPr>
        <w:autoSpaceDE/>
        <w:autoSpaceDN/>
        <w:adjustRightInd/>
        <w:ind w:left="0"/>
        <w:jc w:val="both"/>
      </w:pPr>
      <w:r w:rsidRPr="002853BB">
        <w:t xml:space="preserve">Концепция конфликта Р.Дарендорфа. </w:t>
      </w:r>
    </w:p>
    <w:p w:rsidR="00E80B26" w:rsidRPr="002853BB" w:rsidRDefault="00E80B26" w:rsidP="0009083E">
      <w:pPr>
        <w:pStyle w:val="ListParagraph"/>
        <w:widowControl/>
        <w:numPr>
          <w:ilvl w:val="0"/>
          <w:numId w:val="41"/>
        </w:numPr>
        <w:autoSpaceDE/>
        <w:autoSpaceDN/>
        <w:adjustRightInd/>
        <w:ind w:left="0"/>
        <w:jc w:val="both"/>
      </w:pPr>
      <w:r w:rsidRPr="002853BB">
        <w:t xml:space="preserve">Общая теория конфликта Р.Боулдинга. </w:t>
      </w:r>
    </w:p>
    <w:p w:rsidR="00E80B26" w:rsidRPr="002853BB" w:rsidRDefault="00E80B26" w:rsidP="0009083E">
      <w:pPr>
        <w:pStyle w:val="ListParagraph"/>
        <w:widowControl/>
        <w:numPr>
          <w:ilvl w:val="0"/>
          <w:numId w:val="41"/>
        </w:numPr>
        <w:autoSpaceDE/>
        <w:autoSpaceDN/>
        <w:adjustRightInd/>
        <w:ind w:left="0"/>
        <w:jc w:val="both"/>
      </w:pPr>
      <w:r w:rsidRPr="002853BB">
        <w:t xml:space="preserve">Универсальная понятийная схема описания конфликта (А.Я.Анцупов). </w:t>
      </w:r>
    </w:p>
    <w:p w:rsidR="00E80B26" w:rsidRPr="002853BB" w:rsidRDefault="00E80B26" w:rsidP="0009083E">
      <w:pPr>
        <w:pStyle w:val="ListParagraph"/>
        <w:widowControl/>
        <w:numPr>
          <w:ilvl w:val="0"/>
          <w:numId w:val="41"/>
        </w:numPr>
        <w:autoSpaceDE/>
        <w:autoSpaceDN/>
        <w:adjustRightInd/>
        <w:ind w:left="0"/>
        <w:jc w:val="both"/>
      </w:pPr>
      <w:r w:rsidRPr="002853BB">
        <w:t xml:space="preserve">Структура конфликта. </w:t>
      </w:r>
    </w:p>
    <w:p w:rsidR="00E80B26" w:rsidRPr="002853BB" w:rsidRDefault="00E80B26" w:rsidP="0009083E">
      <w:pPr>
        <w:pStyle w:val="ListParagraph"/>
        <w:widowControl/>
        <w:numPr>
          <w:ilvl w:val="0"/>
          <w:numId w:val="41"/>
        </w:numPr>
        <w:autoSpaceDE/>
        <w:autoSpaceDN/>
        <w:adjustRightInd/>
        <w:ind w:left="0"/>
        <w:jc w:val="both"/>
      </w:pPr>
      <w:r w:rsidRPr="002853BB">
        <w:t xml:space="preserve">Стороны и субъекты конфликтов.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Причины конфликтов. </w:t>
      </w:r>
    </w:p>
    <w:p w:rsidR="00E80B26" w:rsidRPr="002853BB" w:rsidRDefault="00E80B26" w:rsidP="0009083E">
      <w:pPr>
        <w:pStyle w:val="ListParagraph"/>
        <w:widowControl/>
        <w:numPr>
          <w:ilvl w:val="0"/>
          <w:numId w:val="41"/>
        </w:numPr>
        <w:autoSpaceDE/>
        <w:autoSpaceDN/>
        <w:adjustRightInd/>
        <w:ind w:left="0"/>
        <w:jc w:val="both"/>
      </w:pPr>
      <w:r w:rsidRPr="002853BB">
        <w:t xml:space="preserve"> Типология конфликтов.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Признаки конфликтной ситуации.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Динамика конфликта. </w:t>
      </w:r>
    </w:p>
    <w:p w:rsidR="00E80B26" w:rsidRPr="002853BB" w:rsidRDefault="00E80B26" w:rsidP="0009083E">
      <w:pPr>
        <w:pStyle w:val="ListParagraph"/>
        <w:widowControl/>
        <w:numPr>
          <w:ilvl w:val="0"/>
          <w:numId w:val="41"/>
        </w:numPr>
        <w:autoSpaceDE/>
        <w:autoSpaceDN/>
        <w:adjustRightInd/>
        <w:ind w:left="0"/>
        <w:jc w:val="both"/>
      </w:pPr>
      <w:r w:rsidRPr="002853BB">
        <w:t xml:space="preserve"> Способы предупреждения конфликта.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Динамика межгрупповых конфликтов.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Основные стадии конфликта.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Латентная стадия конфликта. </w:t>
      </w:r>
    </w:p>
    <w:p w:rsidR="00E80B26" w:rsidRPr="002853BB" w:rsidRDefault="00E80B26" w:rsidP="0009083E">
      <w:pPr>
        <w:pStyle w:val="ListParagraph"/>
        <w:widowControl/>
        <w:numPr>
          <w:ilvl w:val="0"/>
          <w:numId w:val="41"/>
        </w:numPr>
        <w:autoSpaceDE/>
        <w:autoSpaceDN/>
        <w:adjustRightInd/>
        <w:ind w:left="0"/>
        <w:jc w:val="both"/>
      </w:pPr>
      <w:r w:rsidRPr="002853BB">
        <w:t xml:space="preserve"> Социальные технологии регулирования конфликтов. </w:t>
      </w:r>
    </w:p>
    <w:p w:rsidR="00E80B26" w:rsidRPr="002853BB" w:rsidRDefault="00E80B26" w:rsidP="0009083E">
      <w:pPr>
        <w:pStyle w:val="ListParagraph"/>
        <w:widowControl/>
        <w:numPr>
          <w:ilvl w:val="0"/>
          <w:numId w:val="41"/>
        </w:numPr>
        <w:autoSpaceDE/>
        <w:autoSpaceDN/>
        <w:adjustRightInd/>
        <w:ind w:left="0"/>
        <w:jc w:val="both"/>
      </w:pPr>
      <w:r w:rsidRPr="002853BB">
        <w:t xml:space="preserve"> Способы регулирования конфликтов.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Посредничество как способ регулирования конфликтов (формы, методы).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Особенности психической саморегуляции и её роль в успешном разрешении конфликта.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Политические конфликты (причины, формы, способы регулирования).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Международные конфликты. </w:t>
      </w:r>
    </w:p>
    <w:p w:rsidR="00E80B26" w:rsidRPr="002853BB" w:rsidRDefault="00E80B26" w:rsidP="0009083E">
      <w:pPr>
        <w:pStyle w:val="ListParagraph"/>
        <w:widowControl/>
        <w:numPr>
          <w:ilvl w:val="0"/>
          <w:numId w:val="41"/>
        </w:numPr>
        <w:autoSpaceDE/>
        <w:autoSpaceDN/>
        <w:adjustRightInd/>
        <w:ind w:left="0"/>
        <w:jc w:val="both"/>
      </w:pPr>
      <w:r w:rsidRPr="002853BB">
        <w:t xml:space="preserve"> Социальная напряженность и социальные конфликты.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Особенности конфликтов между органами власти и населением. </w:t>
      </w:r>
    </w:p>
    <w:p w:rsidR="00E80B26" w:rsidRPr="002853BB" w:rsidRDefault="00E80B26" w:rsidP="0009083E">
      <w:pPr>
        <w:pStyle w:val="ListParagraph"/>
        <w:widowControl/>
        <w:numPr>
          <w:ilvl w:val="0"/>
          <w:numId w:val="41"/>
        </w:numPr>
        <w:autoSpaceDE/>
        <w:autoSpaceDN/>
        <w:adjustRightInd/>
        <w:ind w:left="0"/>
        <w:jc w:val="both"/>
      </w:pPr>
      <w:r w:rsidRPr="002853BB">
        <w:t xml:space="preserve"> Стресс, его психологические особенности и возможности нивелировки. </w:t>
      </w:r>
    </w:p>
    <w:p w:rsidR="00E80B26" w:rsidRPr="002853BB" w:rsidRDefault="00E80B26" w:rsidP="0009083E">
      <w:pPr>
        <w:pStyle w:val="ListParagraph"/>
        <w:widowControl/>
        <w:numPr>
          <w:ilvl w:val="0"/>
          <w:numId w:val="41"/>
        </w:numPr>
        <w:autoSpaceDE/>
        <w:autoSpaceDN/>
        <w:adjustRightInd/>
        <w:ind w:left="0"/>
        <w:jc w:val="both"/>
      </w:pPr>
      <w:r w:rsidRPr="002853BB">
        <w:t xml:space="preserve"> Семейные конфликты, пути их разрешения.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Конфликты между руководителем и подчиненным. </w:t>
      </w:r>
    </w:p>
    <w:p w:rsidR="00E80B26" w:rsidRPr="002853BB" w:rsidRDefault="00E80B26" w:rsidP="0009083E">
      <w:pPr>
        <w:pStyle w:val="ListParagraph"/>
        <w:widowControl/>
        <w:numPr>
          <w:ilvl w:val="0"/>
          <w:numId w:val="41"/>
        </w:numPr>
        <w:autoSpaceDE/>
        <w:autoSpaceDN/>
        <w:adjustRightInd/>
        <w:ind w:left="0"/>
        <w:jc w:val="both"/>
      </w:pPr>
      <w:r w:rsidRPr="002853BB">
        <w:t xml:space="preserve"> Стиль поведения в конфликте. </w:t>
      </w:r>
    </w:p>
    <w:p w:rsidR="00E80B26" w:rsidRPr="002853BB" w:rsidRDefault="00E80B26" w:rsidP="0009083E">
      <w:pPr>
        <w:pStyle w:val="ListParagraph"/>
        <w:widowControl/>
        <w:numPr>
          <w:ilvl w:val="0"/>
          <w:numId w:val="41"/>
        </w:numPr>
        <w:autoSpaceDE/>
        <w:autoSpaceDN/>
        <w:adjustRightInd/>
        <w:ind w:left="0"/>
        <w:jc w:val="both"/>
      </w:pPr>
      <w:r w:rsidRPr="002853BB">
        <w:t xml:space="preserve"> Социальные функции (роль) конфликтов.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Психология конфликта. </w:t>
      </w:r>
    </w:p>
    <w:p w:rsidR="00E80B26" w:rsidRPr="002853BB" w:rsidRDefault="00E80B26" w:rsidP="0009083E">
      <w:pPr>
        <w:pStyle w:val="ListParagraph"/>
        <w:widowControl/>
        <w:numPr>
          <w:ilvl w:val="0"/>
          <w:numId w:val="41"/>
        </w:numPr>
        <w:autoSpaceDE/>
        <w:autoSpaceDN/>
        <w:adjustRightInd/>
        <w:ind w:left="0"/>
        <w:jc w:val="both"/>
      </w:pPr>
      <w:r w:rsidRPr="002853BB">
        <w:t xml:space="preserve">Внутриличностные конфликты. </w:t>
      </w:r>
    </w:p>
    <w:p w:rsidR="00E80B26" w:rsidRPr="002853BB" w:rsidRDefault="00E80B26" w:rsidP="0009083E">
      <w:pPr>
        <w:pStyle w:val="ListParagraph"/>
        <w:widowControl/>
        <w:numPr>
          <w:ilvl w:val="0"/>
          <w:numId w:val="41"/>
        </w:numPr>
        <w:autoSpaceDE/>
        <w:autoSpaceDN/>
        <w:adjustRightInd/>
        <w:ind w:left="0"/>
        <w:jc w:val="both"/>
      </w:pPr>
      <w:r w:rsidRPr="002853BB">
        <w:t xml:space="preserve"> Социально-психологические условия профилактики конфликтов.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Методы изменения конфликтогенного сознания.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Профилактика и предупреждение конфликтов. </w:t>
      </w:r>
    </w:p>
    <w:p w:rsidR="00E80B26" w:rsidRPr="002853BB" w:rsidRDefault="00E80B26" w:rsidP="0009083E">
      <w:pPr>
        <w:pStyle w:val="ListParagraph"/>
        <w:widowControl/>
        <w:numPr>
          <w:ilvl w:val="0"/>
          <w:numId w:val="41"/>
        </w:numPr>
        <w:autoSpaceDE/>
        <w:autoSpaceDN/>
        <w:adjustRightInd/>
        <w:ind w:left="0"/>
        <w:jc w:val="both"/>
      </w:pPr>
      <w:r w:rsidRPr="002853BB">
        <w:t xml:space="preserve"> Технологии предупреждения конфликтов.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Основные формы разрешения конфликтов.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Методы и средства управляющего воздействия на конфликтный процесс.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межличностные конфликты.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Особенности межличностных конфликтов дошкольного и младшего школьного возраста.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Особенности межличностных конфликтов подросткового этапа развития.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Оптимальные управленческие решения как условие предупреждения конфликтов.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Компетентная оценка результатов деятельности как условия предупреждения конфликтов.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Переговорный процесс как способ разрешения конфликтов. </w:t>
      </w:r>
    </w:p>
    <w:p w:rsidR="00E80B26" w:rsidRPr="002853BB" w:rsidRDefault="00E80B26" w:rsidP="0009083E">
      <w:pPr>
        <w:pStyle w:val="ListParagraph"/>
        <w:widowControl/>
        <w:numPr>
          <w:ilvl w:val="0"/>
          <w:numId w:val="41"/>
        </w:numPr>
        <w:autoSpaceDE/>
        <w:autoSpaceDN/>
        <w:adjustRightInd/>
        <w:ind w:left="0"/>
        <w:jc w:val="both"/>
      </w:pPr>
      <w:r w:rsidRPr="002853BB">
        <w:t xml:space="preserve"> Уровни реагирования на конфликтные проблемы (энергетический, соматический, внутреннего мира, поведенческий, бессознательный). </w:t>
      </w:r>
    </w:p>
    <w:p w:rsidR="00E80B26" w:rsidRPr="002853BB" w:rsidRDefault="00E80B26" w:rsidP="0009083E">
      <w:pPr>
        <w:pStyle w:val="ListParagraph"/>
        <w:widowControl/>
        <w:numPr>
          <w:ilvl w:val="0"/>
          <w:numId w:val="41"/>
        </w:numPr>
        <w:autoSpaceDE/>
        <w:autoSpaceDN/>
        <w:adjustRightInd/>
        <w:ind w:left="0"/>
        <w:jc w:val="both"/>
      </w:pPr>
      <w:r w:rsidRPr="002853BB">
        <w:t xml:space="preserve"> Особенности адаптивной и дезадаптивной защиты в условиях конфликта. </w:t>
      </w:r>
    </w:p>
    <w:p w:rsidR="00E80B26" w:rsidRPr="002853BB" w:rsidRDefault="00E80B26" w:rsidP="0009083E">
      <w:pPr>
        <w:pStyle w:val="ListParagraph"/>
        <w:widowControl/>
        <w:numPr>
          <w:ilvl w:val="0"/>
          <w:numId w:val="41"/>
        </w:numPr>
        <w:autoSpaceDE/>
        <w:autoSpaceDN/>
        <w:adjustRightInd/>
        <w:ind w:left="0"/>
        <w:jc w:val="both"/>
      </w:pPr>
      <w:r w:rsidRPr="002853BB">
        <w:t xml:space="preserve"> Энергия эмоций в конфликте, её проявления и основные характеристики. </w:t>
      </w:r>
    </w:p>
    <w:p w:rsidR="00E80B26" w:rsidRPr="00D21D65" w:rsidRDefault="00E80B26" w:rsidP="00963B35">
      <w:pPr>
        <w:pStyle w:val="ListParagraph"/>
        <w:widowControl/>
        <w:numPr>
          <w:ilvl w:val="0"/>
          <w:numId w:val="41"/>
        </w:numPr>
        <w:ind w:left="0"/>
        <w:jc w:val="both"/>
        <w:rPr>
          <w:u w:val="single"/>
        </w:rPr>
      </w:pPr>
      <w:r w:rsidRPr="002853BB">
        <w:t xml:space="preserve"> Сущностные характеристики стереотипа эмоционального поведения.</w:t>
      </w:r>
    </w:p>
    <w:p w:rsidR="00E80B26" w:rsidRPr="00F83927" w:rsidRDefault="00E80B26" w:rsidP="00963B35">
      <w:pPr>
        <w:pStyle w:val="ListParagraph"/>
        <w:widowControl/>
        <w:numPr>
          <w:ilvl w:val="0"/>
          <w:numId w:val="41"/>
        </w:numPr>
        <w:ind w:left="0"/>
        <w:jc w:val="both"/>
        <w:rPr>
          <w:u w:val="single"/>
        </w:rPr>
      </w:pPr>
      <w:r w:rsidRPr="002853BB">
        <w:t>Основы деятельности по разрешению конфликта (оценка готовности, составления картографии, анализ причин и возможных альтернатив разрешения).</w:t>
      </w:r>
    </w:p>
    <w:p w:rsidR="00E80B26" w:rsidRPr="00D21D65" w:rsidRDefault="00E80B26" w:rsidP="00963B35">
      <w:pPr>
        <w:pStyle w:val="ListParagraph"/>
        <w:widowControl/>
        <w:numPr>
          <w:ilvl w:val="0"/>
          <w:numId w:val="41"/>
        </w:numPr>
        <w:ind w:left="0"/>
        <w:jc w:val="both"/>
        <w:rPr>
          <w:u w:val="single"/>
        </w:rPr>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w:t>
      </w:r>
    </w:p>
    <w:p w:rsidR="00E80B26" w:rsidRDefault="00E80B26" w:rsidP="00FC3B95">
      <w:pPr>
        <w:autoSpaceDE w:val="0"/>
        <w:autoSpaceDN w:val="0"/>
        <w:adjustRightInd w:val="0"/>
        <w:ind w:firstLine="708"/>
        <w:jc w:val="both"/>
        <w:rPr>
          <w:u w:val="single"/>
        </w:rPr>
      </w:pPr>
    </w:p>
    <w:p w:rsidR="00E80B26" w:rsidRPr="00DC11F5" w:rsidRDefault="00E80B2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80B26" w:rsidRDefault="00E80B26" w:rsidP="0008548E">
      <w:pPr>
        <w:jc w:val="both"/>
        <w:rPr>
          <w:i/>
        </w:rPr>
      </w:pPr>
    </w:p>
    <w:p w:rsidR="00E80B26" w:rsidRDefault="00E80B26" w:rsidP="001E638B">
      <w:pPr>
        <w:ind w:firstLine="709"/>
        <w:jc w:val="both"/>
        <w:rPr>
          <w:i/>
        </w:rPr>
      </w:pPr>
      <w:r>
        <w:rPr>
          <w:i/>
        </w:rPr>
        <w:t>Практические задания</w:t>
      </w:r>
    </w:p>
    <w:p w:rsidR="00E80B26" w:rsidRDefault="00E80B26" w:rsidP="001E638B">
      <w:pPr>
        <w:ind w:firstLine="709"/>
        <w:jc w:val="both"/>
        <w:rPr>
          <w:i/>
        </w:rPr>
      </w:pPr>
      <w:r>
        <w:rPr>
          <w:i/>
        </w:rPr>
        <w:t>Ситуационные задачи</w:t>
      </w:r>
    </w:p>
    <w:p w:rsidR="00E80B26" w:rsidRDefault="00E80B26" w:rsidP="001E638B">
      <w:pPr>
        <w:ind w:firstLine="709"/>
        <w:jc w:val="both"/>
        <w:rPr>
          <w:i/>
        </w:rPr>
      </w:pPr>
      <w:r>
        <w:rPr>
          <w:i/>
        </w:rPr>
        <w:t xml:space="preserve">Комплексные проблемно-аналитические задания </w:t>
      </w:r>
    </w:p>
    <w:p w:rsidR="00E80B26" w:rsidRDefault="00E80B26" w:rsidP="00D21D65">
      <w:pPr>
        <w:ind w:firstLine="709"/>
        <w:jc w:val="both"/>
        <w:rPr>
          <w:i/>
        </w:rPr>
      </w:pPr>
    </w:p>
    <w:p w:rsidR="00E80B26" w:rsidRDefault="00E80B26" w:rsidP="00D21D65">
      <w:pPr>
        <w:ind w:firstLine="709"/>
        <w:jc w:val="both"/>
        <w:rPr>
          <w:i/>
        </w:rPr>
      </w:pPr>
      <w:r>
        <w:rPr>
          <w:i/>
        </w:rPr>
        <w:t>Выполнение практических заданий</w:t>
      </w:r>
    </w:p>
    <w:p w:rsidR="00E80B26" w:rsidRDefault="00E80B26" w:rsidP="00D21D65">
      <w:pPr>
        <w:ind w:firstLine="709"/>
        <w:jc w:val="both"/>
        <w:rPr>
          <w:i/>
        </w:rPr>
      </w:pPr>
    </w:p>
    <w:p w:rsidR="00E80B26" w:rsidRDefault="00E80B26" w:rsidP="00D21D65">
      <w:pPr>
        <w:ind w:firstLine="709"/>
        <w:jc w:val="both"/>
      </w:pPr>
      <w:r w:rsidRPr="00E4361D">
        <w:rPr>
          <w:i/>
        </w:rPr>
        <w:t>Практическое задание</w:t>
      </w:r>
      <w:r>
        <w:rPr>
          <w:i/>
        </w:rPr>
        <w:t xml:space="preserve"> 1</w:t>
      </w:r>
      <w:r w:rsidRPr="00E4361D">
        <w:rPr>
          <w:i/>
        </w:rPr>
        <w:t xml:space="preserve">. </w:t>
      </w:r>
      <w:r>
        <w:t>Определите тип конфликтной личности по характеристикам, которые даны в каждом из приведенных ниже вариантов:</w:t>
      </w:r>
    </w:p>
    <w:p w:rsidR="00E80B26" w:rsidRDefault="00E80B26" w:rsidP="00D21D65">
      <w:pPr>
        <w:jc w:val="both"/>
      </w:pPr>
      <w:r>
        <w:t>а) хочет быть в центре внимания; избегает кропотливой, систематическойработы; налицо эмоциональное поведение;</w:t>
      </w:r>
    </w:p>
    <w:p w:rsidR="00E80B26" w:rsidRDefault="00E80B26" w:rsidP="00D21D65">
      <w:pPr>
        <w:jc w:val="both"/>
      </w:pPr>
      <w:r>
        <w:t>б) подозрителен; обладает завышенной самооценкой; прямолинеен; обидчив;</w:t>
      </w:r>
    </w:p>
    <w:p w:rsidR="00E80B26" w:rsidRDefault="00E80B26" w:rsidP="00D21D65">
      <w:pPr>
        <w:jc w:val="both"/>
      </w:pPr>
      <w:r>
        <w:t>в) импульсивен; непредсказуем; агрессивен; несамокритичен;</w:t>
      </w:r>
    </w:p>
    <w:p w:rsidR="00E80B26" w:rsidRDefault="00E80B26" w:rsidP="00D21D65">
      <w:pPr>
        <w:jc w:val="both"/>
      </w:pPr>
      <w:r>
        <w:t>г) скрупулезно относится к работе; предъявляет повышенные требования к себе и окружающим; обладает повышенной тревожностью;</w:t>
      </w:r>
    </w:p>
    <w:p w:rsidR="00E80B26" w:rsidRDefault="00E80B26" w:rsidP="00D21D65">
      <w:pPr>
        <w:jc w:val="both"/>
      </w:pPr>
      <w:r>
        <w:t>д) неустойчив в оценках и мнениях; внутренне противоречив; зависит от мнения окружающих; легко поддается внушению.</w:t>
      </w:r>
    </w:p>
    <w:p w:rsidR="00E80B26" w:rsidRPr="00461357" w:rsidRDefault="00E80B26" w:rsidP="00D21D65">
      <w:pPr>
        <w:pStyle w:val="FootnoteText"/>
        <w:jc w:val="both"/>
        <w:rPr>
          <w:sz w:val="24"/>
          <w:szCs w:val="24"/>
          <w:highlight w:val="yellow"/>
        </w:rPr>
      </w:pPr>
    </w:p>
    <w:p w:rsidR="00E80B26" w:rsidRPr="00D142B7" w:rsidRDefault="00E80B26" w:rsidP="00D21D65">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етипично). Свои оценки внесите в таблицу,выписанную на бумагу:</w:t>
      </w:r>
    </w:p>
    <w:p w:rsidR="00E80B26" w:rsidRDefault="00E80B26" w:rsidP="00D21D65">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69"/>
        <w:gridCol w:w="1869"/>
        <w:gridCol w:w="1869"/>
        <w:gridCol w:w="1869"/>
        <w:gridCol w:w="1869"/>
      </w:tblGrid>
      <w:tr w:rsidR="00E80B26" w:rsidTr="00F8197C">
        <w:tc>
          <w:tcPr>
            <w:tcW w:w="1869" w:type="dxa"/>
          </w:tcPr>
          <w:p w:rsidR="00E80B26" w:rsidRDefault="00E80B26" w:rsidP="00963B35">
            <w:r w:rsidRPr="00D142B7">
              <w:t>1 – совсем нетипично</w:t>
            </w:r>
          </w:p>
        </w:tc>
        <w:tc>
          <w:tcPr>
            <w:tcW w:w="1869" w:type="dxa"/>
          </w:tcPr>
          <w:p w:rsidR="00E80B26" w:rsidRDefault="00E80B26" w:rsidP="00963B35">
            <w:r w:rsidRPr="00D142B7">
              <w:t>2 – редко</w:t>
            </w:r>
          </w:p>
        </w:tc>
        <w:tc>
          <w:tcPr>
            <w:tcW w:w="1869" w:type="dxa"/>
          </w:tcPr>
          <w:p w:rsidR="00E80B26" w:rsidRPr="00D142B7" w:rsidRDefault="00E80B26" w:rsidP="00963B35">
            <w:r w:rsidRPr="00D142B7">
              <w:t>3 – иногда</w:t>
            </w:r>
          </w:p>
          <w:p w:rsidR="00E80B26" w:rsidRDefault="00E80B26" w:rsidP="00963B35"/>
        </w:tc>
        <w:tc>
          <w:tcPr>
            <w:tcW w:w="1869" w:type="dxa"/>
          </w:tcPr>
          <w:p w:rsidR="00E80B26" w:rsidRPr="00D142B7" w:rsidRDefault="00E80B26" w:rsidP="00963B35">
            <w:r w:rsidRPr="00D142B7">
              <w:t>4 – часто типично</w:t>
            </w:r>
          </w:p>
          <w:p w:rsidR="00E80B26" w:rsidRDefault="00E80B26" w:rsidP="00963B35"/>
        </w:tc>
        <w:tc>
          <w:tcPr>
            <w:tcW w:w="1869" w:type="dxa"/>
          </w:tcPr>
          <w:p w:rsidR="00E80B26" w:rsidRPr="00D142B7" w:rsidRDefault="00E80B26" w:rsidP="00963B35">
            <w:r w:rsidRPr="00D142B7">
              <w:t>5 – весьматипично</w:t>
            </w:r>
          </w:p>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r w:rsidR="00E80B26" w:rsidTr="00F8197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c>
          <w:tcPr>
            <w:tcW w:w="1869" w:type="dxa"/>
          </w:tcPr>
          <w:p w:rsidR="00E80B26" w:rsidRDefault="00E80B26" w:rsidP="00963B35"/>
        </w:tc>
      </w:tr>
    </w:tbl>
    <w:p w:rsidR="00E80B26" w:rsidRPr="00D142B7" w:rsidRDefault="00E80B26" w:rsidP="00D21D65"/>
    <w:p w:rsidR="00E80B26" w:rsidRPr="00D142B7" w:rsidRDefault="00E80B26" w:rsidP="00D21D65">
      <w:pPr>
        <w:ind w:firstLine="709"/>
        <w:jc w:val="both"/>
      </w:pPr>
      <w:r w:rsidRPr="00D142B7">
        <w:t>У каждого человека есть 2 жизненные заботы:</w:t>
      </w:r>
    </w:p>
    <w:p w:rsidR="00E80B26" w:rsidRPr="00D142B7" w:rsidRDefault="00E80B26" w:rsidP="00D21D65">
      <w:pPr>
        <w:jc w:val="both"/>
      </w:pPr>
      <w:r w:rsidRPr="00D142B7">
        <w:t>1 Достижение личных целей (которые субъективно переживаются либо как очень важные, либо какмаловажные);</w:t>
      </w:r>
    </w:p>
    <w:p w:rsidR="00E80B26" w:rsidRPr="00D142B7" w:rsidRDefault="00E80B26" w:rsidP="00D21D65">
      <w:pPr>
        <w:jc w:val="both"/>
      </w:pPr>
      <w:r w:rsidRPr="00D142B7">
        <w:t>2 Сохранение хороших взаимоотношений с другими людьми(что также можетсубъективно переживаться либо как важное, либо как маловажное условие).</w:t>
      </w:r>
    </w:p>
    <w:p w:rsidR="00E80B26" w:rsidRPr="00D142B7" w:rsidRDefault="00E80B26" w:rsidP="00D21D65">
      <w:pPr>
        <w:ind w:firstLine="709"/>
        <w:jc w:val="both"/>
      </w:pPr>
      <w:r w:rsidRPr="00D142B7">
        <w:t>Соотношение этих 2-х главных забот и составляет основу типологии поведенческих стратегий.</w:t>
      </w:r>
    </w:p>
    <w:p w:rsidR="00E80B26" w:rsidRPr="00D142B7" w:rsidRDefault="00E80B26" w:rsidP="00D21D65">
      <w:pPr>
        <w:ind w:firstLine="709"/>
        <w:jc w:val="both"/>
      </w:pPr>
      <w:r w:rsidRPr="00D142B7">
        <w:t>Стратегии поведения:</w:t>
      </w:r>
    </w:p>
    <w:p w:rsidR="00E80B26" w:rsidRPr="00D142B7" w:rsidRDefault="00E80B26" w:rsidP="00D21D65">
      <w:pPr>
        <w:jc w:val="both"/>
      </w:pPr>
      <w:r w:rsidRPr="00D142B7">
        <w:t>1 «ЧЕРЕПАХА» – стратегия ухода под панцирь, т.e. отказ как от достижения личных целей, таки от участия во взаимоотношениях с окружающими.</w:t>
      </w:r>
    </w:p>
    <w:p w:rsidR="00E80B26" w:rsidRPr="00D142B7" w:rsidRDefault="00E80B26" w:rsidP="00D21D65">
      <w:pPr>
        <w:jc w:val="both"/>
      </w:pPr>
      <w:r w:rsidRPr="00D142B7">
        <w:t xml:space="preserve">2 «АКУЛА» – силовая стратегия. Для ее приверженцев главное – цели, а </w:t>
      </w:r>
      <w:r>
        <w:t>в</w:t>
      </w:r>
      <w:r w:rsidRPr="00D142B7">
        <w:t>заимоотношения во внимание не принимаются. Им не важно: любят их или нет. Они считают, что конфликты разрешаютсялишь выигрышем одной или проигрышем второй стороны.</w:t>
      </w:r>
    </w:p>
    <w:p w:rsidR="00E80B26" w:rsidRPr="00D142B7" w:rsidRDefault="00E80B26" w:rsidP="00D21D65">
      <w:pPr>
        <w:jc w:val="both"/>
      </w:pPr>
      <w:r w:rsidRPr="00D142B7">
        <w:t>3 «МЕДВЕЖОНОК» – стратегия сглаживания острых углов. Взаимоотношения – очень важны,а цели – не очень. Чтобы их понимали и любили, они способны пожертвовать целями.</w:t>
      </w:r>
    </w:p>
    <w:p w:rsidR="00E80B26" w:rsidRPr="00D142B7" w:rsidRDefault="00E80B26" w:rsidP="00D21D65">
      <w:pPr>
        <w:jc w:val="both"/>
      </w:pPr>
      <w:r w:rsidRPr="00D142B7">
        <w:t>4 «ЛИСА» – стратегия компромисса. Умеренно важны и цели, и взаимоотношения. Они готовыотказаться от части целей, чтобы сохранить добрые взаимоотношения.</w:t>
      </w:r>
    </w:p>
    <w:p w:rsidR="00E80B26" w:rsidRPr="00D142B7" w:rsidRDefault="00E80B26" w:rsidP="00D21D65">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стремятсянайти решения, удовлетворяющие всех участников.</w:t>
      </w:r>
    </w:p>
    <w:p w:rsidR="00E80B26" w:rsidRPr="00D142B7" w:rsidRDefault="00E80B26" w:rsidP="00D21D65">
      <w:pPr>
        <w:ind w:firstLine="709"/>
        <w:jc w:val="both"/>
      </w:pPr>
      <w:r w:rsidRPr="00D142B7">
        <w:t>Выписав ответы на утверждения, взгляните на получившиеся результаты. Каждая из колоноктаблицы обозначает вид стратегии, где заглавные номера колонок соответствуют номерамприведенных стратегий. Наибольшее число баллов (то есть ответов на утверждения, проставленныхв колонке) указывает на приверженность к той или иной стратегии, описанной выше. В случаеодинакового числа баллов в разных колонках – это является свидетельством использования разныхстратегий.</w:t>
      </w:r>
    </w:p>
    <w:p w:rsidR="00E80B26" w:rsidRDefault="00E80B26" w:rsidP="00D21D65">
      <w:pPr>
        <w:ind w:firstLine="709"/>
        <w:jc w:val="both"/>
        <w:rPr>
          <w:i/>
        </w:rPr>
      </w:pPr>
    </w:p>
    <w:p w:rsidR="00E80B26" w:rsidRDefault="00E80B26" w:rsidP="00D21D65">
      <w:pPr>
        <w:ind w:firstLine="709"/>
        <w:jc w:val="both"/>
        <w:rPr>
          <w:i/>
        </w:rPr>
      </w:pPr>
    </w:p>
    <w:p w:rsidR="00E80B26" w:rsidRPr="002853BB" w:rsidRDefault="00E80B26" w:rsidP="00D21D65">
      <w:pPr>
        <w:ind w:firstLine="709"/>
        <w:jc w:val="both"/>
        <w:rPr>
          <w:i/>
        </w:rPr>
      </w:pPr>
      <w:r>
        <w:rPr>
          <w:i/>
        </w:rPr>
        <w:t>Решение с</w:t>
      </w:r>
      <w:r w:rsidRPr="002853BB">
        <w:rPr>
          <w:i/>
        </w:rPr>
        <w:t>итуационны</w:t>
      </w:r>
      <w:r>
        <w:rPr>
          <w:i/>
        </w:rPr>
        <w:t>х</w:t>
      </w:r>
      <w:r w:rsidRPr="002853BB">
        <w:rPr>
          <w:i/>
        </w:rPr>
        <w:t xml:space="preserve"> задач</w:t>
      </w:r>
    </w:p>
    <w:p w:rsidR="00E80B26" w:rsidRPr="002853BB" w:rsidRDefault="00E80B26" w:rsidP="00D21D65">
      <w:pPr>
        <w:ind w:firstLine="709"/>
        <w:jc w:val="both"/>
        <w:rPr>
          <w:i/>
        </w:rPr>
      </w:pPr>
    </w:p>
    <w:p w:rsidR="00E80B26" w:rsidRPr="002853BB" w:rsidRDefault="00E80B26" w:rsidP="00D21D65">
      <w:pPr>
        <w:pStyle w:val="ListParagraph"/>
        <w:widowControl/>
        <w:numPr>
          <w:ilvl w:val="0"/>
          <w:numId w:val="42"/>
        </w:numPr>
        <w:tabs>
          <w:tab w:val="left" w:pos="1134"/>
        </w:tabs>
        <w:autoSpaceDE/>
        <w:autoSpaceDN/>
        <w:adjustRightInd/>
        <w:ind w:left="0" w:firstLine="709"/>
        <w:jc w:val="both"/>
      </w:pPr>
      <w:r w:rsidRPr="002853BB">
        <w:rPr>
          <w:color w:val="000000"/>
        </w:rPr>
        <w:t>Представьте себе, что вы начальник отдела. В вверенном вам отделе работница А делает работнице Б постоянные замечания по поводу ошибок в работе, причем ошибки многочисленные и часто повторяющиеся. Работница Б считает высказываемые замечания личным оскорблением. Между работницами возникает конфликт.</w:t>
      </w:r>
    </w:p>
    <w:p w:rsidR="00E80B26" w:rsidRPr="002853BB" w:rsidRDefault="00E80B26" w:rsidP="00D21D65">
      <w:pPr>
        <w:tabs>
          <w:tab w:val="left" w:pos="1134"/>
        </w:tabs>
        <w:ind w:firstLine="709"/>
        <w:jc w:val="both"/>
      </w:pPr>
      <w:r w:rsidRPr="002853BB">
        <w:rPr>
          <w:color w:val="000000"/>
        </w:rPr>
        <w:t>Вопрос. Выявите причину конфликта? Определите пути разрешения конфликтной ситуации.</w:t>
      </w:r>
    </w:p>
    <w:p w:rsidR="00E80B26" w:rsidRPr="002853BB" w:rsidRDefault="00E80B26" w:rsidP="00D21D65">
      <w:pPr>
        <w:tabs>
          <w:tab w:val="left" w:pos="1134"/>
        </w:tabs>
        <w:ind w:firstLine="709"/>
        <w:jc w:val="both"/>
      </w:pPr>
      <w:r w:rsidRPr="002853BB">
        <w:t>2.</w:t>
      </w:r>
      <w:r w:rsidRPr="002853BB">
        <w:rPr>
          <w:color w:val="000000"/>
        </w:rPr>
        <w:t xml:space="preserve"> Представьте себе, что вы начальник отдела. В настоящее время в отделе «горячая» обстановка, срываются сроки выполнения задания, не хватает исполнителей. Выезжая в срочную командировку, вы случайно встречаете в аэропорту свою подчиненную, которая неделю находится на больничном. Но вы видите ее в полном здравии. Она встречает в аэропорту молодого человека.</w:t>
      </w:r>
    </w:p>
    <w:p w:rsidR="00E80B26" w:rsidRPr="002853BB" w:rsidRDefault="00E80B26" w:rsidP="00D21D65">
      <w:pPr>
        <w:tabs>
          <w:tab w:val="left" w:pos="1134"/>
        </w:tabs>
        <w:ind w:firstLine="709"/>
        <w:jc w:val="both"/>
        <w:rPr>
          <w:color w:val="000000"/>
        </w:rPr>
      </w:pPr>
      <w:r w:rsidRPr="002853BB">
        <w:rPr>
          <w:color w:val="000000"/>
        </w:rPr>
        <w:t>Вопрос. Чтобы Вы сделали в данной ситуации? Ответ обоснуйте.</w:t>
      </w:r>
    </w:p>
    <w:p w:rsidR="00E80B26" w:rsidRPr="002853BB" w:rsidRDefault="00E80B26" w:rsidP="00D21D65">
      <w:pPr>
        <w:ind w:firstLine="709"/>
        <w:jc w:val="both"/>
        <w:rPr>
          <w:color w:val="000000"/>
        </w:rPr>
      </w:pPr>
      <w:r w:rsidRPr="002853BB">
        <w:rPr>
          <w:color w:val="000000"/>
        </w:rPr>
        <w:t>3. Сотрудник организации Иванов поссорился с непосредственным руководителем. Иванов зарекомендовал себя как дисциплинированный работник, который никогда ни с кем не ссорился. Но однажды в агрессивной форме заявил руководителю, что «при таких обстоятельствах больше не сможет его уважать». Оказалось, что незадолго до данного происшествия руководитель убеждал Иванова, что его рационализаторское предложение в данный момент не целесообразно и неэффективно. Иванов свой проект забрал, а руководитель использовал идею Иванова как свою. Проект был принят и внедрен. Иванов о данном инциденте никому не рассказывал, но работники организации, как обычно, знали причину конфликта и не делали из этого тайны. Кроме того, коллеги поддержали Иванова, выразив недоверие к действиям руководителя. В эмоциональном порыве Иванов сказал, что ему не столько жаль идею проекте, сколько руководителя, использовавшею в своей работе обман.</w:t>
      </w:r>
    </w:p>
    <w:p w:rsidR="00E80B26" w:rsidRPr="002853BB" w:rsidRDefault="00E80B26" w:rsidP="00D21D65">
      <w:pPr>
        <w:ind w:firstLine="709"/>
        <w:jc w:val="both"/>
        <w:rPr>
          <w:color w:val="000000"/>
        </w:rPr>
      </w:pPr>
      <w:r w:rsidRPr="002853BB">
        <w:rPr>
          <w:color w:val="000000"/>
        </w:rPr>
        <w:t>Вопрос. Проанализируйте ситуацию. Какие пути решения конфликтной ситуации Вы могли бы предложить?</w:t>
      </w:r>
    </w:p>
    <w:p w:rsidR="00E80B26" w:rsidRPr="002853BB" w:rsidRDefault="00E80B26" w:rsidP="00D21D65">
      <w:pPr>
        <w:ind w:firstLine="709"/>
        <w:jc w:val="both"/>
        <w:rPr>
          <w:color w:val="000000"/>
        </w:rPr>
      </w:pPr>
      <w:r w:rsidRPr="002853BB">
        <w:rPr>
          <w:color w:val="000000"/>
        </w:rPr>
        <w:t>4. Работница организации Римма постоянно ссорилась с коллегой по работе Галиной. Галина и Римма пользовались уважением в коллективе, но обладали совершенно противоположным характером. Римма отличалась непоседливостью, мною смеялась, шутила, любила подробно рассказывать о своей личной жизни, так что коллеги были в курсе ее личных дел. О Галине она отзывалась не самым лестным образом, обращая внимание на то, что Галина очень скрытная, а значит хитрая, постоянно молчит и сама себе на уме. Римма часто задевала Галину, поддразнивая ее. Галина, обладала терпением, отличалась спокойностью и сдержанностью, никогда особо ни с кем не откровенничала. О личной жизни Галины никто из коллег ничего не знал. С коллегами по работе была очень внимательна, проявляла заинтересованность и доброжелательность, при необходимости, давала нужные советы. В ситуациях, когда Римма задевала ее, Галина обычно переводила все в шутку, что очень не нравилось Римме, и она продолжала нападки с удвоенной силой.</w:t>
      </w:r>
    </w:p>
    <w:p w:rsidR="00E80B26" w:rsidRPr="002853BB" w:rsidRDefault="00E80B26" w:rsidP="00D21D65">
      <w:pPr>
        <w:ind w:firstLine="709"/>
        <w:jc w:val="both"/>
      </w:pPr>
      <w:r w:rsidRPr="002853BB">
        <w:rPr>
          <w:color w:val="000000"/>
        </w:rPr>
        <w:t>Вопрос. Что бы Вы предприняли на месте руководителя данных работниц для разрешения конфликтной ситуации?</w:t>
      </w:r>
    </w:p>
    <w:p w:rsidR="00E80B26" w:rsidRPr="002853BB" w:rsidRDefault="00E80B26" w:rsidP="00D21D65">
      <w:pPr>
        <w:jc w:val="both"/>
        <w:rPr>
          <w:u w:val="single"/>
        </w:rPr>
      </w:pPr>
    </w:p>
    <w:p w:rsidR="00E80B26" w:rsidRPr="002853BB" w:rsidRDefault="00E80B26" w:rsidP="00D21D65">
      <w:pPr>
        <w:ind w:firstLine="709"/>
        <w:jc w:val="both"/>
        <w:rPr>
          <w:i/>
        </w:rPr>
      </w:pPr>
      <w:r w:rsidRPr="002853BB">
        <w:rPr>
          <w:i/>
        </w:rPr>
        <w:t>Комплексное проблемно-аналитическое задание</w:t>
      </w:r>
    </w:p>
    <w:p w:rsidR="00E80B26" w:rsidRPr="002853BB" w:rsidRDefault="00E80B26" w:rsidP="00D21D65">
      <w:pPr>
        <w:ind w:firstLine="709"/>
        <w:jc w:val="both"/>
        <w:rPr>
          <w:i/>
        </w:rPr>
      </w:pPr>
    </w:p>
    <w:p w:rsidR="00E80B26" w:rsidRPr="002853BB" w:rsidRDefault="00E80B26" w:rsidP="00D21D65">
      <w:pPr>
        <w:ind w:firstLine="360"/>
        <w:jc w:val="both"/>
      </w:pPr>
      <w:r w:rsidRPr="002853BB">
        <w:rPr>
          <w:color w:val="000000"/>
        </w:rPr>
        <w:t>Рабочие места начальника отдела и его подчиненных удалены друг от друга на значительное расстояние. Начальник отдела, практически, не видит чем занимаются его подчиненных в течении рабочего дня. Начальник отдела считает, что без постоянного контроля работники не выполняют свои обязанности должным образом, а заняты разговорами, чаепитием и тому подобное. В соответствие со сложившимся мнением, начальник постоянно загружает подчиненных дополнительными заданиями, часто не входящими в их должностные обязанности. На аргументы работников о большой нагрузке, нехватке времени руководитель не обращает внимания.</w:t>
      </w:r>
    </w:p>
    <w:p w:rsidR="00E80B26" w:rsidRPr="002853BB" w:rsidRDefault="00E80B26" w:rsidP="00D21D65">
      <w:pPr>
        <w:ind w:firstLine="360"/>
        <w:jc w:val="both"/>
        <w:rPr>
          <w:i/>
        </w:rPr>
      </w:pPr>
      <w:r w:rsidRPr="002853BB">
        <w:rPr>
          <w:i/>
          <w:color w:val="000000"/>
        </w:rPr>
        <w:t>Предложите различные варианты развития и разрешения конфликтной ситуации. Какой вариант на Ваш взгляд будет лучшим? Обоснуйте ответ.</w:t>
      </w:r>
    </w:p>
    <w:p w:rsidR="00E80B26" w:rsidRPr="002853BB" w:rsidRDefault="00E80B26" w:rsidP="00D21D65">
      <w:pPr>
        <w:jc w:val="both"/>
        <w:rPr>
          <w:u w:val="single"/>
        </w:rPr>
      </w:pPr>
    </w:p>
    <w:p w:rsidR="00E80B26" w:rsidRPr="002853BB" w:rsidRDefault="00E80B26" w:rsidP="00D21D65">
      <w:pPr>
        <w:jc w:val="both"/>
        <w:rPr>
          <w:i/>
        </w:rPr>
      </w:pPr>
      <w:r w:rsidRPr="002853BB">
        <w:rPr>
          <w:i/>
        </w:rPr>
        <w:t>Комплексное проблемно-аналитические задания</w:t>
      </w:r>
    </w:p>
    <w:p w:rsidR="00E80B26" w:rsidRPr="002853BB" w:rsidRDefault="00E80B26" w:rsidP="00D21D65">
      <w:pPr>
        <w:ind w:firstLine="709"/>
        <w:jc w:val="both"/>
        <w:rPr>
          <w:i/>
        </w:rPr>
      </w:pPr>
    </w:p>
    <w:p w:rsidR="00E80B26" w:rsidRPr="002853BB" w:rsidRDefault="00E80B26" w:rsidP="00D21D65">
      <w:pPr>
        <w:ind w:firstLine="360"/>
        <w:jc w:val="both"/>
      </w:pPr>
      <w:r w:rsidRPr="002853BB">
        <w:rPr>
          <w:color w:val="000000"/>
        </w:rPr>
        <w:t>В экономическом отделе организации работает три специалиста одинаковой квалификации. Коллектив отдела долгое время работает вместе, отличается высокой сплоченностью и хорошим социально-психологическим климатом. В организации прошел слух об освобождающейся должности руководителя экономического отдела. Трое работников претендуют на данную руководящую должность. В коллективе отдела резко портятся отношения, возникает конфликтная ситуация.</w:t>
      </w:r>
    </w:p>
    <w:p w:rsidR="00E80B26" w:rsidRPr="002853BB" w:rsidRDefault="00E80B26" w:rsidP="00D21D65">
      <w:pPr>
        <w:ind w:firstLine="360"/>
        <w:jc w:val="both"/>
        <w:rPr>
          <w:i/>
          <w:color w:val="000000"/>
        </w:rPr>
      </w:pPr>
      <w:r w:rsidRPr="002853BB">
        <w:rPr>
          <w:i/>
          <w:color w:val="000000"/>
        </w:rPr>
        <w:t>Спрогнозируйте варианты развития конфликтной ситуации.</w:t>
      </w:r>
    </w:p>
    <w:p w:rsidR="00E80B26" w:rsidRPr="002853BB" w:rsidRDefault="00E80B26" w:rsidP="00D21D65">
      <w:pPr>
        <w:ind w:firstLine="360"/>
        <w:jc w:val="both"/>
        <w:rPr>
          <w:i/>
          <w:color w:val="000000"/>
        </w:rPr>
      </w:pPr>
      <w:r w:rsidRPr="002853BB">
        <w:rPr>
          <w:i/>
          <w:color w:val="000000"/>
        </w:rPr>
        <w:t>Какой вред может быть нанесен данной конфликтной ситуацией интересам организации?</w:t>
      </w:r>
    </w:p>
    <w:p w:rsidR="00E80B26" w:rsidRPr="002853BB" w:rsidRDefault="00E80B26" w:rsidP="00D21D65">
      <w:pPr>
        <w:ind w:firstLine="360"/>
        <w:jc w:val="both"/>
        <w:rPr>
          <w:i/>
          <w:color w:val="000000"/>
        </w:rPr>
      </w:pPr>
      <w:r w:rsidRPr="002853BB">
        <w:rPr>
          <w:i/>
          <w:color w:val="000000"/>
        </w:rPr>
        <w:t>Предложите пути разрешения конфликтной ситуации.</w:t>
      </w:r>
    </w:p>
    <w:p w:rsidR="00E80B26" w:rsidRPr="002853BB" w:rsidRDefault="00E80B26" w:rsidP="00D21D65">
      <w:pPr>
        <w:ind w:firstLine="360"/>
        <w:jc w:val="both"/>
        <w:rPr>
          <w:i/>
          <w:color w:val="000000"/>
        </w:rPr>
      </w:pPr>
      <w:r w:rsidRPr="002853BB">
        <w:rPr>
          <w:i/>
          <w:color w:val="000000"/>
        </w:rPr>
        <w:t>Обоснуйте свои ответы</w:t>
      </w:r>
    </w:p>
    <w:p w:rsidR="00E80B26" w:rsidRPr="002853BB" w:rsidRDefault="00E80B26" w:rsidP="00D21D65">
      <w:pPr>
        <w:jc w:val="both"/>
        <w:rPr>
          <w:u w:val="single"/>
        </w:rPr>
      </w:pPr>
    </w:p>
    <w:p w:rsidR="00E80B26" w:rsidRPr="002853BB" w:rsidRDefault="00E80B26" w:rsidP="00D21D65">
      <w:pPr>
        <w:jc w:val="both"/>
        <w:rPr>
          <w:i/>
        </w:rPr>
      </w:pPr>
      <w:r w:rsidRPr="002853BB">
        <w:rPr>
          <w:i/>
        </w:rPr>
        <w:t>Комплексное проблемно-аналитическое задание</w:t>
      </w:r>
    </w:p>
    <w:p w:rsidR="00E80B26" w:rsidRPr="002853BB" w:rsidRDefault="00E80B26" w:rsidP="00D21D65">
      <w:pPr>
        <w:ind w:firstLine="709"/>
        <w:jc w:val="both"/>
      </w:pPr>
    </w:p>
    <w:p w:rsidR="00E80B26" w:rsidRPr="002853BB" w:rsidRDefault="00E80B26" w:rsidP="00D21D65">
      <w:pPr>
        <w:ind w:firstLine="360"/>
        <w:jc w:val="both"/>
      </w:pPr>
      <w:r w:rsidRPr="002853BB">
        <w:rPr>
          <w:color w:val="000000"/>
        </w:rPr>
        <w:t>Заводу было дано задание освоить новое изделие. Сложностей для этого руководство завода не видело. Быстро создали бригаду в 16 человек. Бригадиром был назначен опытный кадровый рабочий А., имеющий большой бригадирский опыт работы на других участках. Было установлено ненапряженное плановое задание, и рабочие приступили к изготовлению изделий. Однако вскоре выяснилось, что бригада не справляется с заданием. Никакие меры, предпринимаемые администрацией, в том числе и аккордная оплата, не помогали. Производительность труда оставалась низкой. Кроме того, в бригаде одна за другой возникали конфликтные ситуации, шли жалобы по разным поводам, были случаи отказа от работы. После откровенных бесед с рабочими администрация завода выявила феномены несовместимости в бригаде. Оказалось, что там кроме назначенного бригадира работают два активных рабочих «Б» и «В», вокруг которых группировалось по несколько человек. Как правило, мнения этих рабочих шли вразрез с мнением бригадира. В сущности, вся бригада была «поделена» между тремя лидерами. Администрация завода учла психологическую ситуацию в бригаде и приняла соответствующее решение, после этого план стал выполняться и перевыполняться.</w:t>
      </w:r>
    </w:p>
    <w:p w:rsidR="00E80B26" w:rsidRPr="002853BB" w:rsidRDefault="00E80B26" w:rsidP="00D21D65">
      <w:pPr>
        <w:ind w:firstLine="360"/>
        <w:jc w:val="both"/>
        <w:rPr>
          <w:i/>
        </w:rPr>
      </w:pPr>
      <w:r w:rsidRPr="002853BB">
        <w:rPr>
          <w:i/>
          <w:color w:val="000000"/>
        </w:rPr>
        <w:t>1 .Выберите из предложенных ниже альтернатив одну, которая была реализована на заводе: а) бригадира А. перевели на другой участок; б) бригаду разделили на две, бригадирами назначили А. и Б., который взял к себе в бригаду В.</w:t>
      </w:r>
    </w:p>
    <w:p w:rsidR="00E80B26" w:rsidRPr="002853BB" w:rsidRDefault="00E80B26" w:rsidP="00D21D65">
      <w:pPr>
        <w:tabs>
          <w:tab w:val="left" w:pos="640"/>
        </w:tabs>
        <w:ind w:firstLine="360"/>
        <w:jc w:val="both"/>
        <w:rPr>
          <w:i/>
        </w:rPr>
      </w:pPr>
      <w:r w:rsidRPr="002853BB">
        <w:rPr>
          <w:i/>
          <w:color w:val="000000"/>
        </w:rPr>
        <w:t>2.</w:t>
      </w:r>
      <w:r w:rsidRPr="002853BB">
        <w:rPr>
          <w:i/>
          <w:color w:val="000000"/>
        </w:rPr>
        <w:tab/>
        <w:t>Почему вы выбрали именно такую альтернативу?</w:t>
      </w:r>
    </w:p>
    <w:p w:rsidR="00E80B26" w:rsidRPr="002853BB" w:rsidRDefault="00E80B26" w:rsidP="00D21D65">
      <w:pPr>
        <w:tabs>
          <w:tab w:val="left" w:pos="1944"/>
        </w:tabs>
        <w:ind w:firstLine="360"/>
        <w:jc w:val="both"/>
        <w:rPr>
          <w:i/>
        </w:rPr>
      </w:pPr>
      <w:r w:rsidRPr="002853BB">
        <w:rPr>
          <w:i/>
          <w:color w:val="000000"/>
        </w:rPr>
        <w:t>3.Спрогнозируйте поведение коллектива бригады после нормализации отношений.</w:t>
      </w:r>
    </w:p>
    <w:p w:rsidR="00E80B26" w:rsidRPr="00DC11F5" w:rsidRDefault="00E80B26" w:rsidP="00D21D65">
      <w:pPr>
        <w:ind w:firstLine="709"/>
        <w:jc w:val="both"/>
      </w:pPr>
    </w:p>
    <w:sectPr w:rsidR="00E80B26" w:rsidRPr="00DC11F5"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6064B28"/>
    <w:multiLevelType w:val="multilevel"/>
    <w:tmpl w:val="F634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595175F"/>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512FD2"/>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50054B"/>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09664BC"/>
    <w:multiLevelType w:val="hybridMultilevel"/>
    <w:tmpl w:val="9EE2DB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F0102F2"/>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F022D4F"/>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07B1683"/>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7F70BC"/>
    <w:multiLevelType w:val="multilevel"/>
    <w:tmpl w:val="5BA8A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B72ABC"/>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4F06A5"/>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6D51828"/>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D9177D"/>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3EE09E4"/>
    <w:multiLevelType w:val="hybridMultilevel"/>
    <w:tmpl w:val="EFA2C0C0"/>
    <w:lvl w:ilvl="0" w:tplc="0DBEA96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5F2F94"/>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B2D0C00"/>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C160350"/>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nsid w:val="60724C9B"/>
    <w:multiLevelType w:val="hybridMultilevel"/>
    <w:tmpl w:val="57B2C0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C956B3E"/>
    <w:multiLevelType w:val="multilevel"/>
    <w:tmpl w:val="D6980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14831CE"/>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1C602C9"/>
    <w:multiLevelType w:val="hybridMultilevel"/>
    <w:tmpl w:val="34D071EA"/>
    <w:lvl w:ilvl="0" w:tplc="0F56C33A">
      <w:start w:val="1"/>
      <w:numFmt w:val="decimal"/>
      <w:lvlText w:val="%1."/>
      <w:lvlJc w:val="left"/>
      <w:pPr>
        <w:ind w:left="1070" w:hanging="360"/>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48F7115"/>
    <w:multiLevelType w:val="multilevel"/>
    <w:tmpl w:val="0F2C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A240F02"/>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7"/>
  </w:num>
  <w:num w:numId="5">
    <w:abstractNumId w:val="9"/>
  </w:num>
  <w:num w:numId="6">
    <w:abstractNumId w:val="5"/>
  </w:num>
  <w:num w:numId="7">
    <w:abstractNumId w:val="20"/>
  </w:num>
  <w:num w:numId="8">
    <w:abstractNumId w:val="28"/>
  </w:num>
  <w:num w:numId="9">
    <w:abstractNumId w:val="42"/>
  </w:num>
  <w:num w:numId="10">
    <w:abstractNumId w:val="21"/>
  </w:num>
  <w:num w:numId="11">
    <w:abstractNumId w:val="36"/>
  </w:num>
  <w:num w:numId="12">
    <w:abstractNumId w:val="40"/>
  </w:num>
  <w:num w:numId="13">
    <w:abstractNumId w:val="33"/>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31"/>
  </w:num>
  <w:num w:numId="18">
    <w:abstractNumId w:val="7"/>
  </w:num>
  <w:num w:numId="19">
    <w:abstractNumId w:val="13"/>
  </w:num>
  <w:num w:numId="20">
    <w:abstractNumId w:val="17"/>
  </w:num>
  <w:num w:numId="21">
    <w:abstractNumId w:val="6"/>
  </w:num>
  <w:num w:numId="22">
    <w:abstractNumId w:val="22"/>
  </w:num>
  <w:num w:numId="23">
    <w:abstractNumId w:val="23"/>
  </w:num>
  <w:num w:numId="24">
    <w:abstractNumId w:val="26"/>
  </w:num>
  <w:num w:numId="25">
    <w:abstractNumId w:val="10"/>
  </w:num>
  <w:num w:numId="26">
    <w:abstractNumId w:val="16"/>
  </w:num>
  <w:num w:numId="27">
    <w:abstractNumId w:val="11"/>
  </w:num>
  <w:num w:numId="28">
    <w:abstractNumId w:val="32"/>
  </w:num>
  <w:num w:numId="29">
    <w:abstractNumId w:val="15"/>
  </w:num>
  <w:num w:numId="30">
    <w:abstractNumId w:val="24"/>
  </w:num>
  <w:num w:numId="31">
    <w:abstractNumId w:val="25"/>
  </w:num>
  <w:num w:numId="32">
    <w:abstractNumId w:val="37"/>
  </w:num>
  <w:num w:numId="33">
    <w:abstractNumId w:val="41"/>
  </w:num>
  <w:num w:numId="34">
    <w:abstractNumId w:val="19"/>
  </w:num>
  <w:num w:numId="35">
    <w:abstractNumId w:val="30"/>
  </w:num>
  <w:num w:numId="36">
    <w:abstractNumId w:val="29"/>
  </w:num>
  <w:num w:numId="37">
    <w:abstractNumId w:val="4"/>
  </w:num>
  <w:num w:numId="38">
    <w:abstractNumId w:val="18"/>
  </w:num>
  <w:num w:numId="39">
    <w:abstractNumId w:val="39"/>
  </w:num>
  <w:num w:numId="40">
    <w:abstractNumId w:val="35"/>
  </w:num>
  <w:num w:numId="41">
    <w:abstractNumId w:val="14"/>
  </w:num>
  <w:num w:numId="42">
    <w:abstractNumId w:val="38"/>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0555"/>
    <w:rsid w:val="000127A0"/>
    <w:rsid w:val="0001303E"/>
    <w:rsid w:val="00013232"/>
    <w:rsid w:val="00016276"/>
    <w:rsid w:val="00022183"/>
    <w:rsid w:val="0002526A"/>
    <w:rsid w:val="0003302C"/>
    <w:rsid w:val="00033CEA"/>
    <w:rsid w:val="00034A75"/>
    <w:rsid w:val="000366C4"/>
    <w:rsid w:val="00036E7D"/>
    <w:rsid w:val="00037EAF"/>
    <w:rsid w:val="00040F2E"/>
    <w:rsid w:val="000472E3"/>
    <w:rsid w:val="00057CBB"/>
    <w:rsid w:val="00072222"/>
    <w:rsid w:val="000728EE"/>
    <w:rsid w:val="00075FB2"/>
    <w:rsid w:val="00076108"/>
    <w:rsid w:val="00084190"/>
    <w:rsid w:val="0008548E"/>
    <w:rsid w:val="0009083E"/>
    <w:rsid w:val="00090B42"/>
    <w:rsid w:val="000921C1"/>
    <w:rsid w:val="000A5A62"/>
    <w:rsid w:val="000B027A"/>
    <w:rsid w:val="000B2E6F"/>
    <w:rsid w:val="000B6283"/>
    <w:rsid w:val="000B66F0"/>
    <w:rsid w:val="000C145A"/>
    <w:rsid w:val="000C70E9"/>
    <w:rsid w:val="000D0F53"/>
    <w:rsid w:val="000D26E9"/>
    <w:rsid w:val="000D2F00"/>
    <w:rsid w:val="000D33DE"/>
    <w:rsid w:val="000D793F"/>
    <w:rsid w:val="000E53B6"/>
    <w:rsid w:val="000F0053"/>
    <w:rsid w:val="000F0146"/>
    <w:rsid w:val="000F229C"/>
    <w:rsid w:val="000F440F"/>
    <w:rsid w:val="00104D96"/>
    <w:rsid w:val="0011002C"/>
    <w:rsid w:val="00112C18"/>
    <w:rsid w:val="001134DA"/>
    <w:rsid w:val="0011373B"/>
    <w:rsid w:val="0011664E"/>
    <w:rsid w:val="00117F6D"/>
    <w:rsid w:val="001258D3"/>
    <w:rsid w:val="0013497C"/>
    <w:rsid w:val="001446E2"/>
    <w:rsid w:val="00144B8B"/>
    <w:rsid w:val="00155986"/>
    <w:rsid w:val="00160160"/>
    <w:rsid w:val="001615E8"/>
    <w:rsid w:val="00162942"/>
    <w:rsid w:val="001654FA"/>
    <w:rsid w:val="00171C02"/>
    <w:rsid w:val="00172A00"/>
    <w:rsid w:val="00176CDC"/>
    <w:rsid w:val="001824BF"/>
    <w:rsid w:val="00187718"/>
    <w:rsid w:val="00193E0E"/>
    <w:rsid w:val="001A1736"/>
    <w:rsid w:val="001A1F37"/>
    <w:rsid w:val="001A5339"/>
    <w:rsid w:val="001A6EEF"/>
    <w:rsid w:val="001B2D68"/>
    <w:rsid w:val="001B60D7"/>
    <w:rsid w:val="001C511F"/>
    <w:rsid w:val="001C5440"/>
    <w:rsid w:val="001C5872"/>
    <w:rsid w:val="001D3ABC"/>
    <w:rsid w:val="001D3BD4"/>
    <w:rsid w:val="001D3CDD"/>
    <w:rsid w:val="001D4F6F"/>
    <w:rsid w:val="001E1177"/>
    <w:rsid w:val="001E43EC"/>
    <w:rsid w:val="001E5A43"/>
    <w:rsid w:val="001E638B"/>
    <w:rsid w:val="001F0A5D"/>
    <w:rsid w:val="001F4A5E"/>
    <w:rsid w:val="001F5B8A"/>
    <w:rsid w:val="001F5F76"/>
    <w:rsid w:val="001F7C54"/>
    <w:rsid w:val="0020180A"/>
    <w:rsid w:val="00201B8B"/>
    <w:rsid w:val="002047DA"/>
    <w:rsid w:val="00207660"/>
    <w:rsid w:val="0021291A"/>
    <w:rsid w:val="00215348"/>
    <w:rsid w:val="00215742"/>
    <w:rsid w:val="00232327"/>
    <w:rsid w:val="00234A45"/>
    <w:rsid w:val="002378D5"/>
    <w:rsid w:val="00241612"/>
    <w:rsid w:val="0024195B"/>
    <w:rsid w:val="00243CC6"/>
    <w:rsid w:val="00244D48"/>
    <w:rsid w:val="00253C7D"/>
    <w:rsid w:val="00254D35"/>
    <w:rsid w:val="00257C0F"/>
    <w:rsid w:val="00262FFD"/>
    <w:rsid w:val="0026325D"/>
    <w:rsid w:val="0026512E"/>
    <w:rsid w:val="00270187"/>
    <w:rsid w:val="00281A2D"/>
    <w:rsid w:val="00283F33"/>
    <w:rsid w:val="00284B75"/>
    <w:rsid w:val="002853BB"/>
    <w:rsid w:val="002900BE"/>
    <w:rsid w:val="00292248"/>
    <w:rsid w:val="002965D0"/>
    <w:rsid w:val="002A1EA3"/>
    <w:rsid w:val="002A497A"/>
    <w:rsid w:val="002B7646"/>
    <w:rsid w:val="002C1568"/>
    <w:rsid w:val="002C2420"/>
    <w:rsid w:val="002D0F2F"/>
    <w:rsid w:val="002D30B4"/>
    <w:rsid w:val="002D5C7F"/>
    <w:rsid w:val="002E3693"/>
    <w:rsid w:val="002E6EA5"/>
    <w:rsid w:val="002F1FCD"/>
    <w:rsid w:val="002F2EDF"/>
    <w:rsid w:val="002F6F61"/>
    <w:rsid w:val="002F782F"/>
    <w:rsid w:val="0030131B"/>
    <w:rsid w:val="003013BD"/>
    <w:rsid w:val="00302DFD"/>
    <w:rsid w:val="00313976"/>
    <w:rsid w:val="00317CFA"/>
    <w:rsid w:val="0032634E"/>
    <w:rsid w:val="00330BD5"/>
    <w:rsid w:val="003311D3"/>
    <w:rsid w:val="003361CD"/>
    <w:rsid w:val="003363FA"/>
    <w:rsid w:val="00337D36"/>
    <w:rsid w:val="0034105A"/>
    <w:rsid w:val="00350EF3"/>
    <w:rsid w:val="003519D7"/>
    <w:rsid w:val="00353B01"/>
    <w:rsid w:val="00360B62"/>
    <w:rsid w:val="003630AF"/>
    <w:rsid w:val="003677C0"/>
    <w:rsid w:val="00367A3C"/>
    <w:rsid w:val="00373395"/>
    <w:rsid w:val="00375E38"/>
    <w:rsid w:val="003777FE"/>
    <w:rsid w:val="00384398"/>
    <w:rsid w:val="00384E4B"/>
    <w:rsid w:val="003851E4"/>
    <w:rsid w:val="00394DB7"/>
    <w:rsid w:val="003A464B"/>
    <w:rsid w:val="003A76FF"/>
    <w:rsid w:val="003B1DD6"/>
    <w:rsid w:val="003B2E7C"/>
    <w:rsid w:val="003B43FC"/>
    <w:rsid w:val="003C4013"/>
    <w:rsid w:val="003C752F"/>
    <w:rsid w:val="003D5916"/>
    <w:rsid w:val="003D69C6"/>
    <w:rsid w:val="003E2C9F"/>
    <w:rsid w:val="003E48E0"/>
    <w:rsid w:val="003E799C"/>
    <w:rsid w:val="003F0CEF"/>
    <w:rsid w:val="003F18DB"/>
    <w:rsid w:val="003F2293"/>
    <w:rsid w:val="003F4282"/>
    <w:rsid w:val="003F48D3"/>
    <w:rsid w:val="003F536C"/>
    <w:rsid w:val="0040180E"/>
    <w:rsid w:val="004120D3"/>
    <w:rsid w:val="004159E3"/>
    <w:rsid w:val="00417388"/>
    <w:rsid w:val="00417A4D"/>
    <w:rsid w:val="00421296"/>
    <w:rsid w:val="00424966"/>
    <w:rsid w:val="0043057E"/>
    <w:rsid w:val="00454A86"/>
    <w:rsid w:val="00454EA2"/>
    <w:rsid w:val="00461357"/>
    <w:rsid w:val="004643E1"/>
    <w:rsid w:val="00466912"/>
    <w:rsid w:val="004A448E"/>
    <w:rsid w:val="004B0DB4"/>
    <w:rsid w:val="004B69FC"/>
    <w:rsid w:val="004D2C5D"/>
    <w:rsid w:val="004D2D29"/>
    <w:rsid w:val="004D4ABB"/>
    <w:rsid w:val="004E1D16"/>
    <w:rsid w:val="004E2400"/>
    <w:rsid w:val="004E26D0"/>
    <w:rsid w:val="004E5484"/>
    <w:rsid w:val="004E5C18"/>
    <w:rsid w:val="004E7649"/>
    <w:rsid w:val="004F4739"/>
    <w:rsid w:val="004F6712"/>
    <w:rsid w:val="004F780A"/>
    <w:rsid w:val="004F7B61"/>
    <w:rsid w:val="0050343B"/>
    <w:rsid w:val="00510F01"/>
    <w:rsid w:val="0052002C"/>
    <w:rsid w:val="00521EC4"/>
    <w:rsid w:val="0052600A"/>
    <w:rsid w:val="00537F66"/>
    <w:rsid w:val="005472E2"/>
    <w:rsid w:val="00550CBF"/>
    <w:rsid w:val="005523AB"/>
    <w:rsid w:val="00554FB1"/>
    <w:rsid w:val="00557DC1"/>
    <w:rsid w:val="005623E9"/>
    <w:rsid w:val="005766D1"/>
    <w:rsid w:val="00586578"/>
    <w:rsid w:val="00586680"/>
    <w:rsid w:val="00587D9D"/>
    <w:rsid w:val="00591753"/>
    <w:rsid w:val="00595C13"/>
    <w:rsid w:val="005A5AE6"/>
    <w:rsid w:val="005B0DEE"/>
    <w:rsid w:val="005B6382"/>
    <w:rsid w:val="005B6B6E"/>
    <w:rsid w:val="005B7E5A"/>
    <w:rsid w:val="005C1F1F"/>
    <w:rsid w:val="005C2B3C"/>
    <w:rsid w:val="005C66B3"/>
    <w:rsid w:val="005C686E"/>
    <w:rsid w:val="005D6601"/>
    <w:rsid w:val="005D7CE4"/>
    <w:rsid w:val="005E49FD"/>
    <w:rsid w:val="005E6CE1"/>
    <w:rsid w:val="005F0774"/>
    <w:rsid w:val="005F48B9"/>
    <w:rsid w:val="005F7335"/>
    <w:rsid w:val="006038D7"/>
    <w:rsid w:val="00607621"/>
    <w:rsid w:val="00616837"/>
    <w:rsid w:val="006178D3"/>
    <w:rsid w:val="00620A9E"/>
    <w:rsid w:val="00621D82"/>
    <w:rsid w:val="006237AC"/>
    <w:rsid w:val="006351D8"/>
    <w:rsid w:val="00637074"/>
    <w:rsid w:val="0064569F"/>
    <w:rsid w:val="0065192A"/>
    <w:rsid w:val="0066121D"/>
    <w:rsid w:val="0066220B"/>
    <w:rsid w:val="00662CEE"/>
    <w:rsid w:val="00665FCC"/>
    <w:rsid w:val="006744CB"/>
    <w:rsid w:val="006760DD"/>
    <w:rsid w:val="006774E3"/>
    <w:rsid w:val="006862AD"/>
    <w:rsid w:val="006937DF"/>
    <w:rsid w:val="006962BD"/>
    <w:rsid w:val="00696F5D"/>
    <w:rsid w:val="006A0271"/>
    <w:rsid w:val="006A316B"/>
    <w:rsid w:val="006A5AB7"/>
    <w:rsid w:val="006A63C1"/>
    <w:rsid w:val="006C2F1D"/>
    <w:rsid w:val="006C4353"/>
    <w:rsid w:val="006C4512"/>
    <w:rsid w:val="006E3FF4"/>
    <w:rsid w:val="006E45B3"/>
    <w:rsid w:val="006F2550"/>
    <w:rsid w:val="006F5CE2"/>
    <w:rsid w:val="006F5EFD"/>
    <w:rsid w:val="00700964"/>
    <w:rsid w:val="00701EAF"/>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43CB8"/>
    <w:rsid w:val="00754ABC"/>
    <w:rsid w:val="007557B3"/>
    <w:rsid w:val="00756B41"/>
    <w:rsid w:val="00761B78"/>
    <w:rsid w:val="00764CE2"/>
    <w:rsid w:val="00764F3B"/>
    <w:rsid w:val="00772C22"/>
    <w:rsid w:val="00780A53"/>
    <w:rsid w:val="00781DDC"/>
    <w:rsid w:val="00784213"/>
    <w:rsid w:val="0078534B"/>
    <w:rsid w:val="007955B1"/>
    <w:rsid w:val="00795927"/>
    <w:rsid w:val="007A0E70"/>
    <w:rsid w:val="007A2CC8"/>
    <w:rsid w:val="007A3601"/>
    <w:rsid w:val="007B023B"/>
    <w:rsid w:val="007B0901"/>
    <w:rsid w:val="007B5A3C"/>
    <w:rsid w:val="007C2426"/>
    <w:rsid w:val="007C3243"/>
    <w:rsid w:val="007C523C"/>
    <w:rsid w:val="007C5338"/>
    <w:rsid w:val="007C7C85"/>
    <w:rsid w:val="007D554F"/>
    <w:rsid w:val="007D5A9A"/>
    <w:rsid w:val="007E03E8"/>
    <w:rsid w:val="007E2B58"/>
    <w:rsid w:val="007E49F4"/>
    <w:rsid w:val="007F3659"/>
    <w:rsid w:val="007F3ACF"/>
    <w:rsid w:val="00802C02"/>
    <w:rsid w:val="00802F71"/>
    <w:rsid w:val="008103F9"/>
    <w:rsid w:val="008170B6"/>
    <w:rsid w:val="0082341D"/>
    <w:rsid w:val="008365A6"/>
    <w:rsid w:val="0084206C"/>
    <w:rsid w:val="008434AC"/>
    <w:rsid w:val="00843BD8"/>
    <w:rsid w:val="00852C66"/>
    <w:rsid w:val="008646C3"/>
    <w:rsid w:val="008649FD"/>
    <w:rsid w:val="008727D0"/>
    <w:rsid w:val="00873222"/>
    <w:rsid w:val="0088674A"/>
    <w:rsid w:val="00890640"/>
    <w:rsid w:val="008923FA"/>
    <w:rsid w:val="0089270A"/>
    <w:rsid w:val="00895AA6"/>
    <w:rsid w:val="00896A13"/>
    <w:rsid w:val="008A44AE"/>
    <w:rsid w:val="008A7E41"/>
    <w:rsid w:val="008B3563"/>
    <w:rsid w:val="008B3D55"/>
    <w:rsid w:val="008B469B"/>
    <w:rsid w:val="008C1A4E"/>
    <w:rsid w:val="008C6560"/>
    <w:rsid w:val="008D059F"/>
    <w:rsid w:val="008E298A"/>
    <w:rsid w:val="008E601C"/>
    <w:rsid w:val="008F6135"/>
    <w:rsid w:val="0090429A"/>
    <w:rsid w:val="00904BBC"/>
    <w:rsid w:val="00907318"/>
    <w:rsid w:val="00910549"/>
    <w:rsid w:val="00914D9D"/>
    <w:rsid w:val="009220A7"/>
    <w:rsid w:val="00922ADD"/>
    <w:rsid w:val="00923D79"/>
    <w:rsid w:val="0092641C"/>
    <w:rsid w:val="00930983"/>
    <w:rsid w:val="00933654"/>
    <w:rsid w:val="00935672"/>
    <w:rsid w:val="00935CDD"/>
    <w:rsid w:val="00940B4F"/>
    <w:rsid w:val="00942D0B"/>
    <w:rsid w:val="00943E8D"/>
    <w:rsid w:val="009512A4"/>
    <w:rsid w:val="00952F45"/>
    <w:rsid w:val="0095663B"/>
    <w:rsid w:val="00956B22"/>
    <w:rsid w:val="00960817"/>
    <w:rsid w:val="00960E38"/>
    <w:rsid w:val="0096346E"/>
    <w:rsid w:val="00963B35"/>
    <w:rsid w:val="009658B9"/>
    <w:rsid w:val="00966D75"/>
    <w:rsid w:val="00974ACC"/>
    <w:rsid w:val="0098634B"/>
    <w:rsid w:val="0099483A"/>
    <w:rsid w:val="009968CF"/>
    <w:rsid w:val="00996A25"/>
    <w:rsid w:val="009A0559"/>
    <w:rsid w:val="009A34D9"/>
    <w:rsid w:val="009A4485"/>
    <w:rsid w:val="009A4F46"/>
    <w:rsid w:val="009B1BE2"/>
    <w:rsid w:val="009B7B0E"/>
    <w:rsid w:val="009C1D09"/>
    <w:rsid w:val="009C2575"/>
    <w:rsid w:val="009C38DB"/>
    <w:rsid w:val="009C58AD"/>
    <w:rsid w:val="009D17A9"/>
    <w:rsid w:val="009D5A25"/>
    <w:rsid w:val="009E0C36"/>
    <w:rsid w:val="009E1B30"/>
    <w:rsid w:val="009E38B1"/>
    <w:rsid w:val="009F2118"/>
    <w:rsid w:val="009F7895"/>
    <w:rsid w:val="00A134C3"/>
    <w:rsid w:val="00A34699"/>
    <w:rsid w:val="00A35F47"/>
    <w:rsid w:val="00A42DC4"/>
    <w:rsid w:val="00A430D9"/>
    <w:rsid w:val="00A44DFF"/>
    <w:rsid w:val="00A47D76"/>
    <w:rsid w:val="00A54D1F"/>
    <w:rsid w:val="00A54EAA"/>
    <w:rsid w:val="00A567A0"/>
    <w:rsid w:val="00A662ED"/>
    <w:rsid w:val="00A7692C"/>
    <w:rsid w:val="00A87544"/>
    <w:rsid w:val="00A91F5F"/>
    <w:rsid w:val="00A92D7B"/>
    <w:rsid w:val="00A941AA"/>
    <w:rsid w:val="00A942FD"/>
    <w:rsid w:val="00A96FF5"/>
    <w:rsid w:val="00AA13E3"/>
    <w:rsid w:val="00AA24C3"/>
    <w:rsid w:val="00AB4E1F"/>
    <w:rsid w:val="00AB6580"/>
    <w:rsid w:val="00AC2938"/>
    <w:rsid w:val="00AD0283"/>
    <w:rsid w:val="00AD658D"/>
    <w:rsid w:val="00AE310A"/>
    <w:rsid w:val="00AE40A4"/>
    <w:rsid w:val="00AE60E7"/>
    <w:rsid w:val="00AE7A3F"/>
    <w:rsid w:val="00AE7BAC"/>
    <w:rsid w:val="00AF0687"/>
    <w:rsid w:val="00AF16E5"/>
    <w:rsid w:val="00B013FE"/>
    <w:rsid w:val="00B07384"/>
    <w:rsid w:val="00B10602"/>
    <w:rsid w:val="00B129D3"/>
    <w:rsid w:val="00B13684"/>
    <w:rsid w:val="00B219AE"/>
    <w:rsid w:val="00B319A4"/>
    <w:rsid w:val="00B408B6"/>
    <w:rsid w:val="00B43110"/>
    <w:rsid w:val="00B47B0E"/>
    <w:rsid w:val="00B57330"/>
    <w:rsid w:val="00B65424"/>
    <w:rsid w:val="00B75BE2"/>
    <w:rsid w:val="00B81999"/>
    <w:rsid w:val="00B81A70"/>
    <w:rsid w:val="00B91DFF"/>
    <w:rsid w:val="00B92560"/>
    <w:rsid w:val="00B92E9C"/>
    <w:rsid w:val="00B92EED"/>
    <w:rsid w:val="00B940C4"/>
    <w:rsid w:val="00B94CB1"/>
    <w:rsid w:val="00B97BE2"/>
    <w:rsid w:val="00BA0766"/>
    <w:rsid w:val="00BA0F63"/>
    <w:rsid w:val="00BA2FF5"/>
    <w:rsid w:val="00BA54ED"/>
    <w:rsid w:val="00BB1B65"/>
    <w:rsid w:val="00BB7524"/>
    <w:rsid w:val="00BB791C"/>
    <w:rsid w:val="00BC18AB"/>
    <w:rsid w:val="00BC1B50"/>
    <w:rsid w:val="00BC5BB2"/>
    <w:rsid w:val="00BC6569"/>
    <w:rsid w:val="00BD106F"/>
    <w:rsid w:val="00BD314D"/>
    <w:rsid w:val="00BD3B7D"/>
    <w:rsid w:val="00BE24BB"/>
    <w:rsid w:val="00BE401E"/>
    <w:rsid w:val="00BE4804"/>
    <w:rsid w:val="00BE57FE"/>
    <w:rsid w:val="00BF07DD"/>
    <w:rsid w:val="00BF46C4"/>
    <w:rsid w:val="00C01D69"/>
    <w:rsid w:val="00C033E3"/>
    <w:rsid w:val="00C06B3E"/>
    <w:rsid w:val="00C11074"/>
    <w:rsid w:val="00C11973"/>
    <w:rsid w:val="00C12B5D"/>
    <w:rsid w:val="00C249E8"/>
    <w:rsid w:val="00C310C6"/>
    <w:rsid w:val="00C326D2"/>
    <w:rsid w:val="00C36EC8"/>
    <w:rsid w:val="00C402CD"/>
    <w:rsid w:val="00C46911"/>
    <w:rsid w:val="00C53680"/>
    <w:rsid w:val="00C65C36"/>
    <w:rsid w:val="00C7395D"/>
    <w:rsid w:val="00C74A38"/>
    <w:rsid w:val="00C8171F"/>
    <w:rsid w:val="00C82C19"/>
    <w:rsid w:val="00C97E89"/>
    <w:rsid w:val="00CA0FC5"/>
    <w:rsid w:val="00CA10C0"/>
    <w:rsid w:val="00CA38FF"/>
    <w:rsid w:val="00CA3ED8"/>
    <w:rsid w:val="00CB486F"/>
    <w:rsid w:val="00CC7FE5"/>
    <w:rsid w:val="00CD3615"/>
    <w:rsid w:val="00CD591B"/>
    <w:rsid w:val="00CD6905"/>
    <w:rsid w:val="00CD7788"/>
    <w:rsid w:val="00CE089B"/>
    <w:rsid w:val="00CE2F69"/>
    <w:rsid w:val="00CE3578"/>
    <w:rsid w:val="00CE4747"/>
    <w:rsid w:val="00CE5CFF"/>
    <w:rsid w:val="00CF6992"/>
    <w:rsid w:val="00CF6B2C"/>
    <w:rsid w:val="00D00133"/>
    <w:rsid w:val="00D1126D"/>
    <w:rsid w:val="00D142B7"/>
    <w:rsid w:val="00D21D65"/>
    <w:rsid w:val="00D24698"/>
    <w:rsid w:val="00D31D15"/>
    <w:rsid w:val="00D3275A"/>
    <w:rsid w:val="00D415B0"/>
    <w:rsid w:val="00D53982"/>
    <w:rsid w:val="00D57159"/>
    <w:rsid w:val="00D5728C"/>
    <w:rsid w:val="00D67B67"/>
    <w:rsid w:val="00D74DC0"/>
    <w:rsid w:val="00D77716"/>
    <w:rsid w:val="00D862BD"/>
    <w:rsid w:val="00D90686"/>
    <w:rsid w:val="00DC005C"/>
    <w:rsid w:val="00DC11F5"/>
    <w:rsid w:val="00DE3071"/>
    <w:rsid w:val="00E04702"/>
    <w:rsid w:val="00E079D9"/>
    <w:rsid w:val="00E16F87"/>
    <w:rsid w:val="00E21B98"/>
    <w:rsid w:val="00E31B51"/>
    <w:rsid w:val="00E324FF"/>
    <w:rsid w:val="00E3414D"/>
    <w:rsid w:val="00E353DC"/>
    <w:rsid w:val="00E376C9"/>
    <w:rsid w:val="00E4361D"/>
    <w:rsid w:val="00E46EB1"/>
    <w:rsid w:val="00E54D67"/>
    <w:rsid w:val="00E562B2"/>
    <w:rsid w:val="00E66028"/>
    <w:rsid w:val="00E67765"/>
    <w:rsid w:val="00E70EB1"/>
    <w:rsid w:val="00E73DF4"/>
    <w:rsid w:val="00E80B26"/>
    <w:rsid w:val="00E80F41"/>
    <w:rsid w:val="00E8101E"/>
    <w:rsid w:val="00E937B3"/>
    <w:rsid w:val="00E96F03"/>
    <w:rsid w:val="00EA1884"/>
    <w:rsid w:val="00EA5F3F"/>
    <w:rsid w:val="00EA7FF3"/>
    <w:rsid w:val="00EB065C"/>
    <w:rsid w:val="00EB3314"/>
    <w:rsid w:val="00EB3399"/>
    <w:rsid w:val="00EC232D"/>
    <w:rsid w:val="00EC3BF7"/>
    <w:rsid w:val="00EC5D20"/>
    <w:rsid w:val="00EC6C16"/>
    <w:rsid w:val="00ED1024"/>
    <w:rsid w:val="00ED396A"/>
    <w:rsid w:val="00ED3E68"/>
    <w:rsid w:val="00ED4788"/>
    <w:rsid w:val="00EE1F2D"/>
    <w:rsid w:val="00EE64B9"/>
    <w:rsid w:val="00EE7217"/>
    <w:rsid w:val="00EF140F"/>
    <w:rsid w:val="00EF31F4"/>
    <w:rsid w:val="00EF7E24"/>
    <w:rsid w:val="00F00D28"/>
    <w:rsid w:val="00F0399E"/>
    <w:rsid w:val="00F1768B"/>
    <w:rsid w:val="00F229AC"/>
    <w:rsid w:val="00F24D0B"/>
    <w:rsid w:val="00F27EA9"/>
    <w:rsid w:val="00F3044D"/>
    <w:rsid w:val="00F5396A"/>
    <w:rsid w:val="00F539D7"/>
    <w:rsid w:val="00F70365"/>
    <w:rsid w:val="00F72B48"/>
    <w:rsid w:val="00F742CF"/>
    <w:rsid w:val="00F8197C"/>
    <w:rsid w:val="00F83927"/>
    <w:rsid w:val="00F918CC"/>
    <w:rsid w:val="00F91CD9"/>
    <w:rsid w:val="00F92B2D"/>
    <w:rsid w:val="00F93251"/>
    <w:rsid w:val="00F9393D"/>
    <w:rsid w:val="00F9543C"/>
    <w:rsid w:val="00FA3401"/>
    <w:rsid w:val="00FA628D"/>
    <w:rsid w:val="00FB36B8"/>
    <w:rsid w:val="00FB4057"/>
    <w:rsid w:val="00FB6425"/>
    <w:rsid w:val="00FC3B95"/>
    <w:rsid w:val="00FC5090"/>
    <w:rsid w:val="00FD2413"/>
    <w:rsid w:val="00FD7114"/>
    <w:rsid w:val="00FE264D"/>
    <w:rsid w:val="00FE5CA6"/>
    <w:rsid w:val="00FE73FF"/>
    <w:rsid w:val="00FE7D03"/>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373395"/>
    <w:pPr>
      <w:keepNext/>
      <w:keepLines/>
      <w:spacing w:before="40"/>
      <w:outlineLvl w:val="2"/>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3Char">
    <w:name w:val="Heading 3 Char"/>
    <w:basedOn w:val="DefaultParagraphFont"/>
    <w:link w:val="Heading3"/>
    <w:uiPriority w:val="99"/>
    <w:locked/>
    <w:rsid w:val="00373395"/>
    <w:rPr>
      <w:rFonts w:ascii="Cambria" w:hAnsi="Cambria" w:cs="Times New Roman"/>
      <w:color w:val="243F60"/>
      <w:sz w:val="24"/>
      <w:szCs w:val="24"/>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styleId="HTMLPreformatted">
    <w:name w:val="HTML Preformatted"/>
    <w:basedOn w:val="Normal"/>
    <w:link w:val="HTMLPreformattedChar"/>
    <w:uiPriority w:val="99"/>
    <w:rsid w:val="00E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EA5F3F"/>
    <w:rPr>
      <w:rFonts w:ascii="Courier New" w:hAnsi="Courier New" w:cs="Courier New"/>
    </w:rPr>
  </w:style>
  <w:style w:type="character" w:customStyle="1" w:styleId="extendedtext-short">
    <w:name w:val="extendedtext-short"/>
    <w:basedOn w:val="DefaultParagraphFont"/>
    <w:uiPriority w:val="99"/>
    <w:rsid w:val="004E5C18"/>
    <w:rPr>
      <w:rFonts w:cs="Times New Roman"/>
    </w:rPr>
  </w:style>
  <w:style w:type="character" w:styleId="FollowedHyperlink">
    <w:name w:val="FollowedHyperlink"/>
    <w:basedOn w:val="DefaultParagraphFont"/>
    <w:uiPriority w:val="99"/>
    <w:semiHidden/>
    <w:rsid w:val="00BE4804"/>
    <w:rPr>
      <w:rFonts w:cs="Times New Roman"/>
      <w:color w:val="800080"/>
      <w:u w:val="single"/>
    </w:rPr>
  </w:style>
  <w:style w:type="character" w:customStyle="1" w:styleId="FontStyle149">
    <w:name w:val="Font Style149"/>
    <w:uiPriority w:val="99"/>
    <w:rsid w:val="00963B35"/>
    <w:rPr>
      <w:rFonts w:ascii="Times New Roman" w:hAnsi="Times New Roman"/>
      <w:color w:val="000000"/>
      <w:sz w:val="26"/>
    </w:rPr>
  </w:style>
  <w:style w:type="paragraph" w:customStyle="1" w:styleId="TableParagraph">
    <w:name w:val="Table Paragraph"/>
    <w:basedOn w:val="Normal"/>
    <w:uiPriority w:val="99"/>
    <w:rsid w:val="00963B35"/>
    <w:pPr>
      <w:widowControl w:val="0"/>
      <w:autoSpaceDE w:val="0"/>
      <w:autoSpaceDN w:val="0"/>
    </w:pPr>
    <w:rPr>
      <w:sz w:val="22"/>
      <w:szCs w:val="22"/>
      <w:lang w:eastAsia="en-US"/>
    </w:rPr>
  </w:style>
  <w:style w:type="paragraph" w:styleId="BalloonText">
    <w:name w:val="Balloon Text"/>
    <w:basedOn w:val="Normal"/>
    <w:link w:val="BalloonTextChar"/>
    <w:uiPriority w:val="99"/>
    <w:semiHidden/>
    <w:rsid w:val="00F539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539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0422615">
      <w:marLeft w:val="0"/>
      <w:marRight w:val="0"/>
      <w:marTop w:val="0"/>
      <w:marBottom w:val="0"/>
      <w:divBdr>
        <w:top w:val="none" w:sz="0" w:space="0" w:color="auto"/>
        <w:left w:val="none" w:sz="0" w:space="0" w:color="auto"/>
        <w:bottom w:val="none" w:sz="0" w:space="0" w:color="auto"/>
        <w:right w:val="none" w:sz="0" w:space="0" w:color="auto"/>
      </w:divBdr>
      <w:divsChild>
        <w:div w:id="1070422704">
          <w:marLeft w:val="0"/>
          <w:marRight w:val="0"/>
          <w:marTop w:val="0"/>
          <w:marBottom w:val="0"/>
          <w:divBdr>
            <w:top w:val="none" w:sz="0" w:space="0" w:color="auto"/>
            <w:left w:val="none" w:sz="0" w:space="0" w:color="auto"/>
            <w:bottom w:val="none" w:sz="0" w:space="0" w:color="auto"/>
            <w:right w:val="none" w:sz="0" w:space="0" w:color="auto"/>
          </w:divBdr>
          <w:divsChild>
            <w:div w:id="107042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616">
      <w:marLeft w:val="0"/>
      <w:marRight w:val="0"/>
      <w:marTop w:val="0"/>
      <w:marBottom w:val="0"/>
      <w:divBdr>
        <w:top w:val="none" w:sz="0" w:space="0" w:color="auto"/>
        <w:left w:val="none" w:sz="0" w:space="0" w:color="auto"/>
        <w:bottom w:val="none" w:sz="0" w:space="0" w:color="auto"/>
        <w:right w:val="none" w:sz="0" w:space="0" w:color="auto"/>
      </w:divBdr>
      <w:divsChild>
        <w:div w:id="1070422690">
          <w:marLeft w:val="0"/>
          <w:marRight w:val="0"/>
          <w:marTop w:val="0"/>
          <w:marBottom w:val="0"/>
          <w:divBdr>
            <w:top w:val="none" w:sz="0" w:space="0" w:color="auto"/>
            <w:left w:val="none" w:sz="0" w:space="0" w:color="auto"/>
            <w:bottom w:val="none" w:sz="0" w:space="0" w:color="auto"/>
            <w:right w:val="none" w:sz="0" w:space="0" w:color="auto"/>
          </w:divBdr>
          <w:divsChild>
            <w:div w:id="1070422643">
              <w:marLeft w:val="0"/>
              <w:marRight w:val="450"/>
              <w:marTop w:val="0"/>
              <w:marBottom w:val="0"/>
              <w:divBdr>
                <w:top w:val="none" w:sz="0" w:space="0" w:color="auto"/>
                <w:left w:val="none" w:sz="0" w:space="0" w:color="auto"/>
                <w:bottom w:val="none" w:sz="0" w:space="0" w:color="auto"/>
                <w:right w:val="none" w:sz="0" w:space="0" w:color="auto"/>
              </w:divBdr>
            </w:div>
          </w:divsChild>
        </w:div>
        <w:div w:id="1070422762">
          <w:marLeft w:val="0"/>
          <w:marRight w:val="0"/>
          <w:marTop w:val="0"/>
          <w:marBottom w:val="0"/>
          <w:divBdr>
            <w:top w:val="none" w:sz="0" w:space="0" w:color="auto"/>
            <w:left w:val="none" w:sz="0" w:space="0" w:color="auto"/>
            <w:bottom w:val="none" w:sz="0" w:space="0" w:color="auto"/>
            <w:right w:val="none" w:sz="0" w:space="0" w:color="auto"/>
          </w:divBdr>
          <w:divsChild>
            <w:div w:id="1070422715">
              <w:marLeft w:val="0"/>
              <w:marRight w:val="0"/>
              <w:marTop w:val="0"/>
              <w:marBottom w:val="75"/>
              <w:divBdr>
                <w:top w:val="none" w:sz="0" w:space="0" w:color="auto"/>
                <w:left w:val="none" w:sz="0" w:space="0" w:color="auto"/>
                <w:bottom w:val="none" w:sz="0" w:space="0" w:color="auto"/>
                <w:right w:val="none" w:sz="0" w:space="0" w:color="auto"/>
              </w:divBdr>
            </w:div>
            <w:div w:id="1070422720">
              <w:marLeft w:val="0"/>
              <w:marRight w:val="0"/>
              <w:marTop w:val="0"/>
              <w:marBottom w:val="75"/>
              <w:divBdr>
                <w:top w:val="none" w:sz="0" w:space="0" w:color="auto"/>
                <w:left w:val="none" w:sz="0" w:space="0" w:color="auto"/>
                <w:bottom w:val="none" w:sz="0" w:space="0" w:color="auto"/>
                <w:right w:val="none" w:sz="0" w:space="0" w:color="auto"/>
              </w:divBdr>
            </w:div>
            <w:div w:id="10704227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422618">
      <w:marLeft w:val="0"/>
      <w:marRight w:val="0"/>
      <w:marTop w:val="0"/>
      <w:marBottom w:val="0"/>
      <w:divBdr>
        <w:top w:val="none" w:sz="0" w:space="0" w:color="auto"/>
        <w:left w:val="none" w:sz="0" w:space="0" w:color="auto"/>
        <w:bottom w:val="none" w:sz="0" w:space="0" w:color="auto"/>
        <w:right w:val="none" w:sz="0" w:space="0" w:color="auto"/>
      </w:divBdr>
      <w:divsChild>
        <w:div w:id="1070422697">
          <w:marLeft w:val="0"/>
          <w:marRight w:val="0"/>
          <w:marTop w:val="0"/>
          <w:marBottom w:val="0"/>
          <w:divBdr>
            <w:top w:val="none" w:sz="0" w:space="0" w:color="auto"/>
            <w:left w:val="none" w:sz="0" w:space="0" w:color="auto"/>
            <w:bottom w:val="none" w:sz="0" w:space="0" w:color="auto"/>
            <w:right w:val="none" w:sz="0" w:space="0" w:color="auto"/>
          </w:divBdr>
          <w:divsChild>
            <w:div w:id="1070422703">
              <w:marLeft w:val="0"/>
              <w:marRight w:val="450"/>
              <w:marTop w:val="0"/>
              <w:marBottom w:val="0"/>
              <w:divBdr>
                <w:top w:val="none" w:sz="0" w:space="0" w:color="auto"/>
                <w:left w:val="none" w:sz="0" w:space="0" w:color="auto"/>
                <w:bottom w:val="none" w:sz="0" w:space="0" w:color="auto"/>
                <w:right w:val="none" w:sz="0" w:space="0" w:color="auto"/>
              </w:divBdr>
            </w:div>
          </w:divsChild>
        </w:div>
        <w:div w:id="1070422700">
          <w:marLeft w:val="0"/>
          <w:marRight w:val="0"/>
          <w:marTop w:val="0"/>
          <w:marBottom w:val="0"/>
          <w:divBdr>
            <w:top w:val="none" w:sz="0" w:space="0" w:color="auto"/>
            <w:left w:val="none" w:sz="0" w:space="0" w:color="auto"/>
            <w:bottom w:val="none" w:sz="0" w:space="0" w:color="auto"/>
            <w:right w:val="none" w:sz="0" w:space="0" w:color="auto"/>
          </w:divBdr>
          <w:divsChild>
            <w:div w:id="1070422640">
              <w:marLeft w:val="0"/>
              <w:marRight w:val="0"/>
              <w:marTop w:val="0"/>
              <w:marBottom w:val="75"/>
              <w:divBdr>
                <w:top w:val="none" w:sz="0" w:space="0" w:color="auto"/>
                <w:left w:val="none" w:sz="0" w:space="0" w:color="auto"/>
                <w:bottom w:val="none" w:sz="0" w:space="0" w:color="auto"/>
                <w:right w:val="none" w:sz="0" w:space="0" w:color="auto"/>
              </w:divBdr>
            </w:div>
            <w:div w:id="1070422653">
              <w:marLeft w:val="0"/>
              <w:marRight w:val="0"/>
              <w:marTop w:val="0"/>
              <w:marBottom w:val="75"/>
              <w:divBdr>
                <w:top w:val="none" w:sz="0" w:space="0" w:color="auto"/>
                <w:left w:val="none" w:sz="0" w:space="0" w:color="auto"/>
                <w:bottom w:val="none" w:sz="0" w:space="0" w:color="auto"/>
                <w:right w:val="none" w:sz="0" w:space="0" w:color="auto"/>
              </w:divBdr>
            </w:div>
            <w:div w:id="10704227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422628">
      <w:marLeft w:val="0"/>
      <w:marRight w:val="0"/>
      <w:marTop w:val="0"/>
      <w:marBottom w:val="0"/>
      <w:divBdr>
        <w:top w:val="none" w:sz="0" w:space="0" w:color="auto"/>
        <w:left w:val="none" w:sz="0" w:space="0" w:color="auto"/>
        <w:bottom w:val="none" w:sz="0" w:space="0" w:color="auto"/>
        <w:right w:val="none" w:sz="0" w:space="0" w:color="auto"/>
      </w:divBdr>
      <w:divsChild>
        <w:div w:id="1070422613">
          <w:marLeft w:val="0"/>
          <w:marRight w:val="0"/>
          <w:marTop w:val="0"/>
          <w:marBottom w:val="0"/>
          <w:divBdr>
            <w:top w:val="none" w:sz="0" w:space="0" w:color="auto"/>
            <w:left w:val="none" w:sz="0" w:space="0" w:color="auto"/>
            <w:bottom w:val="none" w:sz="0" w:space="0" w:color="auto"/>
            <w:right w:val="none" w:sz="0" w:space="0" w:color="auto"/>
          </w:divBdr>
          <w:divsChild>
            <w:div w:id="1070422608">
              <w:marLeft w:val="0"/>
              <w:marRight w:val="0"/>
              <w:marTop w:val="0"/>
              <w:marBottom w:val="0"/>
              <w:divBdr>
                <w:top w:val="none" w:sz="0" w:space="0" w:color="auto"/>
                <w:left w:val="none" w:sz="0" w:space="0" w:color="auto"/>
                <w:bottom w:val="none" w:sz="0" w:space="0" w:color="auto"/>
                <w:right w:val="none" w:sz="0" w:space="0" w:color="auto"/>
              </w:divBdr>
            </w:div>
            <w:div w:id="1070422611">
              <w:marLeft w:val="0"/>
              <w:marRight w:val="0"/>
              <w:marTop w:val="0"/>
              <w:marBottom w:val="0"/>
              <w:divBdr>
                <w:top w:val="none" w:sz="0" w:space="0" w:color="auto"/>
                <w:left w:val="none" w:sz="0" w:space="0" w:color="auto"/>
                <w:bottom w:val="none" w:sz="0" w:space="0" w:color="auto"/>
                <w:right w:val="none" w:sz="0" w:space="0" w:color="auto"/>
              </w:divBdr>
            </w:div>
            <w:div w:id="1070422612">
              <w:marLeft w:val="0"/>
              <w:marRight w:val="0"/>
              <w:marTop w:val="0"/>
              <w:marBottom w:val="0"/>
              <w:divBdr>
                <w:top w:val="none" w:sz="0" w:space="0" w:color="auto"/>
                <w:left w:val="none" w:sz="0" w:space="0" w:color="auto"/>
                <w:bottom w:val="none" w:sz="0" w:space="0" w:color="auto"/>
                <w:right w:val="none" w:sz="0" w:space="0" w:color="auto"/>
              </w:divBdr>
            </w:div>
            <w:div w:id="1070422614">
              <w:marLeft w:val="0"/>
              <w:marRight w:val="0"/>
              <w:marTop w:val="0"/>
              <w:marBottom w:val="0"/>
              <w:divBdr>
                <w:top w:val="none" w:sz="0" w:space="0" w:color="auto"/>
                <w:left w:val="none" w:sz="0" w:space="0" w:color="auto"/>
                <w:bottom w:val="none" w:sz="0" w:space="0" w:color="auto"/>
                <w:right w:val="none" w:sz="0" w:space="0" w:color="auto"/>
              </w:divBdr>
            </w:div>
            <w:div w:id="1070422617">
              <w:marLeft w:val="0"/>
              <w:marRight w:val="0"/>
              <w:marTop w:val="0"/>
              <w:marBottom w:val="0"/>
              <w:divBdr>
                <w:top w:val="none" w:sz="0" w:space="0" w:color="auto"/>
                <w:left w:val="none" w:sz="0" w:space="0" w:color="auto"/>
                <w:bottom w:val="none" w:sz="0" w:space="0" w:color="auto"/>
                <w:right w:val="none" w:sz="0" w:space="0" w:color="auto"/>
              </w:divBdr>
            </w:div>
            <w:div w:id="1070422625">
              <w:marLeft w:val="0"/>
              <w:marRight w:val="0"/>
              <w:marTop w:val="0"/>
              <w:marBottom w:val="0"/>
              <w:divBdr>
                <w:top w:val="none" w:sz="0" w:space="0" w:color="auto"/>
                <w:left w:val="none" w:sz="0" w:space="0" w:color="auto"/>
                <w:bottom w:val="none" w:sz="0" w:space="0" w:color="auto"/>
                <w:right w:val="none" w:sz="0" w:space="0" w:color="auto"/>
              </w:divBdr>
            </w:div>
            <w:div w:id="1070422627">
              <w:marLeft w:val="0"/>
              <w:marRight w:val="0"/>
              <w:marTop w:val="0"/>
              <w:marBottom w:val="0"/>
              <w:divBdr>
                <w:top w:val="none" w:sz="0" w:space="0" w:color="auto"/>
                <w:left w:val="none" w:sz="0" w:space="0" w:color="auto"/>
                <w:bottom w:val="none" w:sz="0" w:space="0" w:color="auto"/>
                <w:right w:val="none" w:sz="0" w:space="0" w:color="auto"/>
              </w:divBdr>
            </w:div>
            <w:div w:id="1070422632">
              <w:marLeft w:val="0"/>
              <w:marRight w:val="0"/>
              <w:marTop w:val="0"/>
              <w:marBottom w:val="0"/>
              <w:divBdr>
                <w:top w:val="none" w:sz="0" w:space="0" w:color="auto"/>
                <w:left w:val="none" w:sz="0" w:space="0" w:color="auto"/>
                <w:bottom w:val="none" w:sz="0" w:space="0" w:color="auto"/>
                <w:right w:val="none" w:sz="0" w:space="0" w:color="auto"/>
              </w:divBdr>
            </w:div>
            <w:div w:id="1070422636">
              <w:marLeft w:val="0"/>
              <w:marRight w:val="0"/>
              <w:marTop w:val="0"/>
              <w:marBottom w:val="0"/>
              <w:divBdr>
                <w:top w:val="none" w:sz="0" w:space="0" w:color="auto"/>
                <w:left w:val="none" w:sz="0" w:space="0" w:color="auto"/>
                <w:bottom w:val="none" w:sz="0" w:space="0" w:color="auto"/>
                <w:right w:val="none" w:sz="0" w:space="0" w:color="auto"/>
              </w:divBdr>
            </w:div>
            <w:div w:id="1070422642">
              <w:marLeft w:val="0"/>
              <w:marRight w:val="0"/>
              <w:marTop w:val="0"/>
              <w:marBottom w:val="0"/>
              <w:divBdr>
                <w:top w:val="none" w:sz="0" w:space="0" w:color="auto"/>
                <w:left w:val="none" w:sz="0" w:space="0" w:color="auto"/>
                <w:bottom w:val="none" w:sz="0" w:space="0" w:color="auto"/>
                <w:right w:val="none" w:sz="0" w:space="0" w:color="auto"/>
              </w:divBdr>
            </w:div>
            <w:div w:id="1070422649">
              <w:marLeft w:val="0"/>
              <w:marRight w:val="0"/>
              <w:marTop w:val="0"/>
              <w:marBottom w:val="0"/>
              <w:divBdr>
                <w:top w:val="none" w:sz="0" w:space="0" w:color="auto"/>
                <w:left w:val="none" w:sz="0" w:space="0" w:color="auto"/>
                <w:bottom w:val="none" w:sz="0" w:space="0" w:color="auto"/>
                <w:right w:val="none" w:sz="0" w:space="0" w:color="auto"/>
              </w:divBdr>
            </w:div>
            <w:div w:id="1070422658">
              <w:marLeft w:val="0"/>
              <w:marRight w:val="0"/>
              <w:marTop w:val="0"/>
              <w:marBottom w:val="0"/>
              <w:divBdr>
                <w:top w:val="none" w:sz="0" w:space="0" w:color="auto"/>
                <w:left w:val="none" w:sz="0" w:space="0" w:color="auto"/>
                <w:bottom w:val="none" w:sz="0" w:space="0" w:color="auto"/>
                <w:right w:val="none" w:sz="0" w:space="0" w:color="auto"/>
              </w:divBdr>
            </w:div>
            <w:div w:id="1070422661">
              <w:marLeft w:val="0"/>
              <w:marRight w:val="0"/>
              <w:marTop w:val="0"/>
              <w:marBottom w:val="0"/>
              <w:divBdr>
                <w:top w:val="none" w:sz="0" w:space="0" w:color="auto"/>
                <w:left w:val="none" w:sz="0" w:space="0" w:color="auto"/>
                <w:bottom w:val="none" w:sz="0" w:space="0" w:color="auto"/>
                <w:right w:val="none" w:sz="0" w:space="0" w:color="auto"/>
              </w:divBdr>
            </w:div>
            <w:div w:id="1070422662">
              <w:marLeft w:val="0"/>
              <w:marRight w:val="0"/>
              <w:marTop w:val="0"/>
              <w:marBottom w:val="0"/>
              <w:divBdr>
                <w:top w:val="none" w:sz="0" w:space="0" w:color="auto"/>
                <w:left w:val="none" w:sz="0" w:space="0" w:color="auto"/>
                <w:bottom w:val="none" w:sz="0" w:space="0" w:color="auto"/>
                <w:right w:val="none" w:sz="0" w:space="0" w:color="auto"/>
              </w:divBdr>
            </w:div>
            <w:div w:id="1070422670">
              <w:marLeft w:val="0"/>
              <w:marRight w:val="0"/>
              <w:marTop w:val="0"/>
              <w:marBottom w:val="0"/>
              <w:divBdr>
                <w:top w:val="none" w:sz="0" w:space="0" w:color="auto"/>
                <w:left w:val="none" w:sz="0" w:space="0" w:color="auto"/>
                <w:bottom w:val="none" w:sz="0" w:space="0" w:color="auto"/>
                <w:right w:val="none" w:sz="0" w:space="0" w:color="auto"/>
              </w:divBdr>
            </w:div>
            <w:div w:id="1070422671">
              <w:marLeft w:val="0"/>
              <w:marRight w:val="0"/>
              <w:marTop w:val="0"/>
              <w:marBottom w:val="0"/>
              <w:divBdr>
                <w:top w:val="none" w:sz="0" w:space="0" w:color="auto"/>
                <w:left w:val="none" w:sz="0" w:space="0" w:color="auto"/>
                <w:bottom w:val="none" w:sz="0" w:space="0" w:color="auto"/>
                <w:right w:val="none" w:sz="0" w:space="0" w:color="auto"/>
              </w:divBdr>
            </w:div>
            <w:div w:id="1070422674">
              <w:marLeft w:val="0"/>
              <w:marRight w:val="0"/>
              <w:marTop w:val="0"/>
              <w:marBottom w:val="0"/>
              <w:divBdr>
                <w:top w:val="none" w:sz="0" w:space="0" w:color="auto"/>
                <w:left w:val="none" w:sz="0" w:space="0" w:color="auto"/>
                <w:bottom w:val="none" w:sz="0" w:space="0" w:color="auto"/>
                <w:right w:val="none" w:sz="0" w:space="0" w:color="auto"/>
              </w:divBdr>
            </w:div>
            <w:div w:id="1070422675">
              <w:marLeft w:val="0"/>
              <w:marRight w:val="0"/>
              <w:marTop w:val="0"/>
              <w:marBottom w:val="0"/>
              <w:divBdr>
                <w:top w:val="none" w:sz="0" w:space="0" w:color="auto"/>
                <w:left w:val="none" w:sz="0" w:space="0" w:color="auto"/>
                <w:bottom w:val="none" w:sz="0" w:space="0" w:color="auto"/>
                <w:right w:val="none" w:sz="0" w:space="0" w:color="auto"/>
              </w:divBdr>
            </w:div>
            <w:div w:id="1070422679">
              <w:marLeft w:val="0"/>
              <w:marRight w:val="0"/>
              <w:marTop w:val="0"/>
              <w:marBottom w:val="0"/>
              <w:divBdr>
                <w:top w:val="none" w:sz="0" w:space="0" w:color="auto"/>
                <w:left w:val="none" w:sz="0" w:space="0" w:color="auto"/>
                <w:bottom w:val="none" w:sz="0" w:space="0" w:color="auto"/>
                <w:right w:val="none" w:sz="0" w:space="0" w:color="auto"/>
              </w:divBdr>
            </w:div>
            <w:div w:id="1070422684">
              <w:marLeft w:val="0"/>
              <w:marRight w:val="0"/>
              <w:marTop w:val="0"/>
              <w:marBottom w:val="0"/>
              <w:divBdr>
                <w:top w:val="none" w:sz="0" w:space="0" w:color="auto"/>
                <w:left w:val="none" w:sz="0" w:space="0" w:color="auto"/>
                <w:bottom w:val="none" w:sz="0" w:space="0" w:color="auto"/>
                <w:right w:val="none" w:sz="0" w:space="0" w:color="auto"/>
              </w:divBdr>
            </w:div>
            <w:div w:id="1070422687">
              <w:marLeft w:val="0"/>
              <w:marRight w:val="0"/>
              <w:marTop w:val="0"/>
              <w:marBottom w:val="0"/>
              <w:divBdr>
                <w:top w:val="none" w:sz="0" w:space="0" w:color="auto"/>
                <w:left w:val="none" w:sz="0" w:space="0" w:color="auto"/>
                <w:bottom w:val="none" w:sz="0" w:space="0" w:color="auto"/>
                <w:right w:val="none" w:sz="0" w:space="0" w:color="auto"/>
              </w:divBdr>
            </w:div>
            <w:div w:id="1070422689">
              <w:marLeft w:val="0"/>
              <w:marRight w:val="0"/>
              <w:marTop w:val="0"/>
              <w:marBottom w:val="0"/>
              <w:divBdr>
                <w:top w:val="none" w:sz="0" w:space="0" w:color="auto"/>
                <w:left w:val="none" w:sz="0" w:space="0" w:color="auto"/>
                <w:bottom w:val="none" w:sz="0" w:space="0" w:color="auto"/>
                <w:right w:val="none" w:sz="0" w:space="0" w:color="auto"/>
              </w:divBdr>
            </w:div>
            <w:div w:id="1070422693">
              <w:marLeft w:val="0"/>
              <w:marRight w:val="0"/>
              <w:marTop w:val="0"/>
              <w:marBottom w:val="0"/>
              <w:divBdr>
                <w:top w:val="none" w:sz="0" w:space="0" w:color="auto"/>
                <w:left w:val="none" w:sz="0" w:space="0" w:color="auto"/>
                <w:bottom w:val="none" w:sz="0" w:space="0" w:color="auto"/>
                <w:right w:val="none" w:sz="0" w:space="0" w:color="auto"/>
              </w:divBdr>
            </w:div>
            <w:div w:id="1070422701">
              <w:marLeft w:val="0"/>
              <w:marRight w:val="0"/>
              <w:marTop w:val="0"/>
              <w:marBottom w:val="0"/>
              <w:divBdr>
                <w:top w:val="none" w:sz="0" w:space="0" w:color="auto"/>
                <w:left w:val="none" w:sz="0" w:space="0" w:color="auto"/>
                <w:bottom w:val="none" w:sz="0" w:space="0" w:color="auto"/>
                <w:right w:val="none" w:sz="0" w:space="0" w:color="auto"/>
              </w:divBdr>
            </w:div>
            <w:div w:id="1070422702">
              <w:marLeft w:val="0"/>
              <w:marRight w:val="0"/>
              <w:marTop w:val="0"/>
              <w:marBottom w:val="0"/>
              <w:divBdr>
                <w:top w:val="none" w:sz="0" w:space="0" w:color="auto"/>
                <w:left w:val="none" w:sz="0" w:space="0" w:color="auto"/>
                <w:bottom w:val="none" w:sz="0" w:space="0" w:color="auto"/>
                <w:right w:val="none" w:sz="0" w:space="0" w:color="auto"/>
              </w:divBdr>
            </w:div>
            <w:div w:id="1070422706">
              <w:marLeft w:val="0"/>
              <w:marRight w:val="0"/>
              <w:marTop w:val="0"/>
              <w:marBottom w:val="0"/>
              <w:divBdr>
                <w:top w:val="none" w:sz="0" w:space="0" w:color="auto"/>
                <w:left w:val="none" w:sz="0" w:space="0" w:color="auto"/>
                <w:bottom w:val="none" w:sz="0" w:space="0" w:color="auto"/>
                <w:right w:val="none" w:sz="0" w:space="0" w:color="auto"/>
              </w:divBdr>
            </w:div>
            <w:div w:id="1070422708">
              <w:marLeft w:val="0"/>
              <w:marRight w:val="0"/>
              <w:marTop w:val="0"/>
              <w:marBottom w:val="0"/>
              <w:divBdr>
                <w:top w:val="none" w:sz="0" w:space="0" w:color="auto"/>
                <w:left w:val="none" w:sz="0" w:space="0" w:color="auto"/>
                <w:bottom w:val="none" w:sz="0" w:space="0" w:color="auto"/>
                <w:right w:val="none" w:sz="0" w:space="0" w:color="auto"/>
              </w:divBdr>
            </w:div>
            <w:div w:id="1070422709">
              <w:marLeft w:val="0"/>
              <w:marRight w:val="0"/>
              <w:marTop w:val="0"/>
              <w:marBottom w:val="0"/>
              <w:divBdr>
                <w:top w:val="none" w:sz="0" w:space="0" w:color="auto"/>
                <w:left w:val="none" w:sz="0" w:space="0" w:color="auto"/>
                <w:bottom w:val="none" w:sz="0" w:space="0" w:color="auto"/>
                <w:right w:val="none" w:sz="0" w:space="0" w:color="auto"/>
              </w:divBdr>
            </w:div>
            <w:div w:id="1070422718">
              <w:marLeft w:val="0"/>
              <w:marRight w:val="0"/>
              <w:marTop w:val="0"/>
              <w:marBottom w:val="0"/>
              <w:divBdr>
                <w:top w:val="none" w:sz="0" w:space="0" w:color="auto"/>
                <w:left w:val="none" w:sz="0" w:space="0" w:color="auto"/>
                <w:bottom w:val="none" w:sz="0" w:space="0" w:color="auto"/>
                <w:right w:val="none" w:sz="0" w:space="0" w:color="auto"/>
              </w:divBdr>
            </w:div>
            <w:div w:id="1070422721">
              <w:marLeft w:val="0"/>
              <w:marRight w:val="0"/>
              <w:marTop w:val="0"/>
              <w:marBottom w:val="0"/>
              <w:divBdr>
                <w:top w:val="none" w:sz="0" w:space="0" w:color="auto"/>
                <w:left w:val="none" w:sz="0" w:space="0" w:color="auto"/>
                <w:bottom w:val="none" w:sz="0" w:space="0" w:color="auto"/>
                <w:right w:val="none" w:sz="0" w:space="0" w:color="auto"/>
              </w:divBdr>
            </w:div>
            <w:div w:id="1070422730">
              <w:marLeft w:val="0"/>
              <w:marRight w:val="0"/>
              <w:marTop w:val="0"/>
              <w:marBottom w:val="0"/>
              <w:divBdr>
                <w:top w:val="none" w:sz="0" w:space="0" w:color="auto"/>
                <w:left w:val="none" w:sz="0" w:space="0" w:color="auto"/>
                <w:bottom w:val="none" w:sz="0" w:space="0" w:color="auto"/>
                <w:right w:val="none" w:sz="0" w:space="0" w:color="auto"/>
              </w:divBdr>
            </w:div>
            <w:div w:id="1070422732">
              <w:marLeft w:val="0"/>
              <w:marRight w:val="0"/>
              <w:marTop w:val="0"/>
              <w:marBottom w:val="0"/>
              <w:divBdr>
                <w:top w:val="none" w:sz="0" w:space="0" w:color="auto"/>
                <w:left w:val="none" w:sz="0" w:space="0" w:color="auto"/>
                <w:bottom w:val="none" w:sz="0" w:space="0" w:color="auto"/>
                <w:right w:val="none" w:sz="0" w:space="0" w:color="auto"/>
              </w:divBdr>
            </w:div>
            <w:div w:id="1070422742">
              <w:marLeft w:val="0"/>
              <w:marRight w:val="0"/>
              <w:marTop w:val="0"/>
              <w:marBottom w:val="0"/>
              <w:divBdr>
                <w:top w:val="none" w:sz="0" w:space="0" w:color="auto"/>
                <w:left w:val="none" w:sz="0" w:space="0" w:color="auto"/>
                <w:bottom w:val="none" w:sz="0" w:space="0" w:color="auto"/>
                <w:right w:val="none" w:sz="0" w:space="0" w:color="auto"/>
              </w:divBdr>
            </w:div>
            <w:div w:id="1070422744">
              <w:marLeft w:val="0"/>
              <w:marRight w:val="0"/>
              <w:marTop w:val="0"/>
              <w:marBottom w:val="0"/>
              <w:divBdr>
                <w:top w:val="none" w:sz="0" w:space="0" w:color="auto"/>
                <w:left w:val="none" w:sz="0" w:space="0" w:color="auto"/>
                <w:bottom w:val="none" w:sz="0" w:space="0" w:color="auto"/>
                <w:right w:val="none" w:sz="0" w:space="0" w:color="auto"/>
              </w:divBdr>
            </w:div>
            <w:div w:id="1070422748">
              <w:marLeft w:val="0"/>
              <w:marRight w:val="0"/>
              <w:marTop w:val="0"/>
              <w:marBottom w:val="0"/>
              <w:divBdr>
                <w:top w:val="none" w:sz="0" w:space="0" w:color="auto"/>
                <w:left w:val="none" w:sz="0" w:space="0" w:color="auto"/>
                <w:bottom w:val="none" w:sz="0" w:space="0" w:color="auto"/>
                <w:right w:val="none" w:sz="0" w:space="0" w:color="auto"/>
              </w:divBdr>
            </w:div>
            <w:div w:id="1070422749">
              <w:marLeft w:val="0"/>
              <w:marRight w:val="0"/>
              <w:marTop w:val="0"/>
              <w:marBottom w:val="0"/>
              <w:divBdr>
                <w:top w:val="none" w:sz="0" w:space="0" w:color="auto"/>
                <w:left w:val="none" w:sz="0" w:space="0" w:color="auto"/>
                <w:bottom w:val="none" w:sz="0" w:space="0" w:color="auto"/>
                <w:right w:val="none" w:sz="0" w:space="0" w:color="auto"/>
              </w:divBdr>
            </w:div>
            <w:div w:id="107042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637">
      <w:marLeft w:val="0"/>
      <w:marRight w:val="0"/>
      <w:marTop w:val="0"/>
      <w:marBottom w:val="0"/>
      <w:divBdr>
        <w:top w:val="none" w:sz="0" w:space="0" w:color="auto"/>
        <w:left w:val="none" w:sz="0" w:space="0" w:color="auto"/>
        <w:bottom w:val="none" w:sz="0" w:space="0" w:color="auto"/>
        <w:right w:val="none" w:sz="0" w:space="0" w:color="auto"/>
      </w:divBdr>
    </w:div>
    <w:div w:id="1070422638">
      <w:marLeft w:val="0"/>
      <w:marRight w:val="0"/>
      <w:marTop w:val="0"/>
      <w:marBottom w:val="0"/>
      <w:divBdr>
        <w:top w:val="none" w:sz="0" w:space="0" w:color="auto"/>
        <w:left w:val="none" w:sz="0" w:space="0" w:color="auto"/>
        <w:bottom w:val="none" w:sz="0" w:space="0" w:color="auto"/>
        <w:right w:val="none" w:sz="0" w:space="0" w:color="auto"/>
      </w:divBdr>
      <w:divsChild>
        <w:div w:id="1070422641">
          <w:marLeft w:val="0"/>
          <w:marRight w:val="0"/>
          <w:marTop w:val="0"/>
          <w:marBottom w:val="0"/>
          <w:divBdr>
            <w:top w:val="none" w:sz="0" w:space="0" w:color="auto"/>
            <w:left w:val="none" w:sz="0" w:space="0" w:color="auto"/>
            <w:bottom w:val="none" w:sz="0" w:space="0" w:color="auto"/>
            <w:right w:val="none" w:sz="0" w:space="0" w:color="auto"/>
          </w:divBdr>
          <w:divsChild>
            <w:div w:id="1070422620">
              <w:marLeft w:val="0"/>
              <w:marRight w:val="0"/>
              <w:marTop w:val="0"/>
              <w:marBottom w:val="0"/>
              <w:divBdr>
                <w:top w:val="none" w:sz="0" w:space="0" w:color="auto"/>
                <w:left w:val="none" w:sz="0" w:space="0" w:color="auto"/>
                <w:bottom w:val="none" w:sz="0" w:space="0" w:color="auto"/>
                <w:right w:val="none" w:sz="0" w:space="0" w:color="auto"/>
              </w:divBdr>
            </w:div>
            <w:div w:id="1070422635">
              <w:marLeft w:val="0"/>
              <w:marRight w:val="0"/>
              <w:marTop w:val="0"/>
              <w:marBottom w:val="0"/>
              <w:divBdr>
                <w:top w:val="none" w:sz="0" w:space="0" w:color="auto"/>
                <w:left w:val="none" w:sz="0" w:space="0" w:color="auto"/>
                <w:bottom w:val="none" w:sz="0" w:space="0" w:color="auto"/>
                <w:right w:val="none" w:sz="0" w:space="0" w:color="auto"/>
              </w:divBdr>
            </w:div>
            <w:div w:id="1070422667">
              <w:marLeft w:val="0"/>
              <w:marRight w:val="0"/>
              <w:marTop w:val="0"/>
              <w:marBottom w:val="0"/>
              <w:divBdr>
                <w:top w:val="none" w:sz="0" w:space="0" w:color="auto"/>
                <w:left w:val="none" w:sz="0" w:space="0" w:color="auto"/>
                <w:bottom w:val="none" w:sz="0" w:space="0" w:color="auto"/>
                <w:right w:val="none" w:sz="0" w:space="0" w:color="auto"/>
              </w:divBdr>
            </w:div>
            <w:div w:id="1070422668">
              <w:marLeft w:val="0"/>
              <w:marRight w:val="0"/>
              <w:marTop w:val="0"/>
              <w:marBottom w:val="0"/>
              <w:divBdr>
                <w:top w:val="none" w:sz="0" w:space="0" w:color="auto"/>
                <w:left w:val="none" w:sz="0" w:space="0" w:color="auto"/>
                <w:bottom w:val="none" w:sz="0" w:space="0" w:color="auto"/>
                <w:right w:val="none" w:sz="0" w:space="0" w:color="auto"/>
              </w:divBdr>
            </w:div>
            <w:div w:id="1070422707">
              <w:marLeft w:val="0"/>
              <w:marRight w:val="0"/>
              <w:marTop w:val="0"/>
              <w:marBottom w:val="0"/>
              <w:divBdr>
                <w:top w:val="none" w:sz="0" w:space="0" w:color="auto"/>
                <w:left w:val="none" w:sz="0" w:space="0" w:color="auto"/>
                <w:bottom w:val="none" w:sz="0" w:space="0" w:color="auto"/>
                <w:right w:val="none" w:sz="0" w:space="0" w:color="auto"/>
              </w:divBdr>
            </w:div>
            <w:div w:id="1070422710">
              <w:marLeft w:val="0"/>
              <w:marRight w:val="0"/>
              <w:marTop w:val="0"/>
              <w:marBottom w:val="0"/>
              <w:divBdr>
                <w:top w:val="none" w:sz="0" w:space="0" w:color="auto"/>
                <w:left w:val="none" w:sz="0" w:space="0" w:color="auto"/>
                <w:bottom w:val="none" w:sz="0" w:space="0" w:color="auto"/>
                <w:right w:val="none" w:sz="0" w:space="0" w:color="auto"/>
              </w:divBdr>
            </w:div>
            <w:div w:id="1070422727">
              <w:marLeft w:val="0"/>
              <w:marRight w:val="0"/>
              <w:marTop w:val="0"/>
              <w:marBottom w:val="0"/>
              <w:divBdr>
                <w:top w:val="none" w:sz="0" w:space="0" w:color="auto"/>
                <w:left w:val="none" w:sz="0" w:space="0" w:color="auto"/>
                <w:bottom w:val="none" w:sz="0" w:space="0" w:color="auto"/>
                <w:right w:val="none" w:sz="0" w:space="0" w:color="auto"/>
              </w:divBdr>
            </w:div>
            <w:div w:id="1070422745">
              <w:marLeft w:val="0"/>
              <w:marRight w:val="0"/>
              <w:marTop w:val="0"/>
              <w:marBottom w:val="0"/>
              <w:divBdr>
                <w:top w:val="none" w:sz="0" w:space="0" w:color="auto"/>
                <w:left w:val="none" w:sz="0" w:space="0" w:color="auto"/>
                <w:bottom w:val="none" w:sz="0" w:space="0" w:color="auto"/>
                <w:right w:val="none" w:sz="0" w:space="0" w:color="auto"/>
              </w:divBdr>
            </w:div>
            <w:div w:id="1070422747">
              <w:marLeft w:val="0"/>
              <w:marRight w:val="0"/>
              <w:marTop w:val="0"/>
              <w:marBottom w:val="0"/>
              <w:divBdr>
                <w:top w:val="none" w:sz="0" w:space="0" w:color="auto"/>
                <w:left w:val="none" w:sz="0" w:space="0" w:color="auto"/>
                <w:bottom w:val="none" w:sz="0" w:space="0" w:color="auto"/>
                <w:right w:val="none" w:sz="0" w:space="0" w:color="auto"/>
              </w:divBdr>
            </w:div>
            <w:div w:id="107042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639">
      <w:marLeft w:val="0"/>
      <w:marRight w:val="0"/>
      <w:marTop w:val="0"/>
      <w:marBottom w:val="0"/>
      <w:divBdr>
        <w:top w:val="none" w:sz="0" w:space="0" w:color="auto"/>
        <w:left w:val="none" w:sz="0" w:space="0" w:color="auto"/>
        <w:bottom w:val="none" w:sz="0" w:space="0" w:color="auto"/>
        <w:right w:val="none" w:sz="0" w:space="0" w:color="auto"/>
      </w:divBdr>
      <w:divsChild>
        <w:div w:id="1070422686">
          <w:marLeft w:val="-225"/>
          <w:marRight w:val="-225"/>
          <w:marTop w:val="0"/>
          <w:marBottom w:val="0"/>
          <w:divBdr>
            <w:top w:val="none" w:sz="0" w:space="0" w:color="auto"/>
            <w:left w:val="none" w:sz="0" w:space="0" w:color="auto"/>
            <w:bottom w:val="none" w:sz="0" w:space="0" w:color="auto"/>
            <w:right w:val="none" w:sz="0" w:space="0" w:color="auto"/>
          </w:divBdr>
          <w:divsChild>
            <w:div w:id="1070422713">
              <w:marLeft w:val="0"/>
              <w:marRight w:val="0"/>
              <w:marTop w:val="0"/>
              <w:marBottom w:val="0"/>
              <w:divBdr>
                <w:top w:val="none" w:sz="0" w:space="0" w:color="auto"/>
                <w:left w:val="none" w:sz="0" w:space="0" w:color="auto"/>
                <w:bottom w:val="none" w:sz="0" w:space="0" w:color="auto"/>
                <w:right w:val="none" w:sz="0" w:space="0" w:color="auto"/>
              </w:divBdr>
              <w:divsChild>
                <w:div w:id="1070422685">
                  <w:marLeft w:val="-225"/>
                  <w:marRight w:val="-225"/>
                  <w:marTop w:val="0"/>
                  <w:marBottom w:val="0"/>
                  <w:divBdr>
                    <w:top w:val="none" w:sz="0" w:space="0" w:color="auto"/>
                    <w:left w:val="none" w:sz="0" w:space="0" w:color="auto"/>
                    <w:bottom w:val="none" w:sz="0" w:space="0" w:color="auto"/>
                    <w:right w:val="none" w:sz="0" w:space="0" w:color="auto"/>
                  </w:divBdr>
                  <w:divsChild>
                    <w:div w:id="1070422673">
                      <w:marLeft w:val="9750"/>
                      <w:marRight w:val="0"/>
                      <w:marTop w:val="0"/>
                      <w:marBottom w:val="0"/>
                      <w:divBdr>
                        <w:top w:val="none" w:sz="0" w:space="0" w:color="auto"/>
                        <w:left w:val="none" w:sz="0" w:space="0" w:color="auto"/>
                        <w:bottom w:val="none" w:sz="0" w:space="0" w:color="auto"/>
                        <w:right w:val="none" w:sz="0" w:space="0" w:color="auto"/>
                      </w:divBdr>
                      <w:divsChild>
                        <w:div w:id="107042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422644">
      <w:marLeft w:val="0"/>
      <w:marRight w:val="0"/>
      <w:marTop w:val="0"/>
      <w:marBottom w:val="0"/>
      <w:divBdr>
        <w:top w:val="none" w:sz="0" w:space="0" w:color="auto"/>
        <w:left w:val="none" w:sz="0" w:space="0" w:color="auto"/>
        <w:bottom w:val="none" w:sz="0" w:space="0" w:color="auto"/>
        <w:right w:val="none" w:sz="0" w:space="0" w:color="auto"/>
      </w:divBdr>
      <w:divsChild>
        <w:div w:id="1070422646">
          <w:marLeft w:val="0"/>
          <w:marRight w:val="0"/>
          <w:marTop w:val="0"/>
          <w:marBottom w:val="0"/>
          <w:divBdr>
            <w:top w:val="none" w:sz="0" w:space="0" w:color="auto"/>
            <w:left w:val="none" w:sz="0" w:space="0" w:color="auto"/>
            <w:bottom w:val="none" w:sz="0" w:space="0" w:color="auto"/>
            <w:right w:val="none" w:sz="0" w:space="0" w:color="auto"/>
          </w:divBdr>
        </w:div>
        <w:div w:id="1070422657">
          <w:marLeft w:val="0"/>
          <w:marRight w:val="0"/>
          <w:marTop w:val="0"/>
          <w:marBottom w:val="0"/>
          <w:divBdr>
            <w:top w:val="none" w:sz="0" w:space="0" w:color="auto"/>
            <w:left w:val="none" w:sz="0" w:space="0" w:color="auto"/>
            <w:bottom w:val="none" w:sz="0" w:space="0" w:color="auto"/>
            <w:right w:val="none" w:sz="0" w:space="0" w:color="auto"/>
          </w:divBdr>
          <w:divsChild>
            <w:div w:id="1070422609">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23">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96">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70422650">
      <w:marLeft w:val="0"/>
      <w:marRight w:val="0"/>
      <w:marTop w:val="0"/>
      <w:marBottom w:val="0"/>
      <w:divBdr>
        <w:top w:val="none" w:sz="0" w:space="0" w:color="auto"/>
        <w:left w:val="none" w:sz="0" w:space="0" w:color="auto"/>
        <w:bottom w:val="none" w:sz="0" w:space="0" w:color="auto"/>
        <w:right w:val="none" w:sz="0" w:space="0" w:color="auto"/>
      </w:divBdr>
      <w:divsChild>
        <w:div w:id="1070422621">
          <w:marLeft w:val="0"/>
          <w:marRight w:val="0"/>
          <w:marTop w:val="0"/>
          <w:marBottom w:val="0"/>
          <w:divBdr>
            <w:top w:val="none" w:sz="0" w:space="0" w:color="auto"/>
            <w:left w:val="none" w:sz="0" w:space="0" w:color="auto"/>
            <w:bottom w:val="none" w:sz="0" w:space="0" w:color="auto"/>
            <w:right w:val="none" w:sz="0" w:space="0" w:color="auto"/>
          </w:divBdr>
          <w:divsChild>
            <w:div w:id="107042268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28">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46">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22666">
          <w:marLeft w:val="0"/>
          <w:marRight w:val="0"/>
          <w:marTop w:val="0"/>
          <w:marBottom w:val="0"/>
          <w:divBdr>
            <w:top w:val="none" w:sz="0" w:space="0" w:color="auto"/>
            <w:left w:val="none" w:sz="0" w:space="0" w:color="auto"/>
            <w:bottom w:val="none" w:sz="0" w:space="0" w:color="auto"/>
            <w:right w:val="none" w:sz="0" w:space="0" w:color="auto"/>
          </w:divBdr>
        </w:div>
      </w:divsChild>
    </w:div>
    <w:div w:id="1070422651">
      <w:marLeft w:val="0"/>
      <w:marRight w:val="0"/>
      <w:marTop w:val="0"/>
      <w:marBottom w:val="0"/>
      <w:divBdr>
        <w:top w:val="none" w:sz="0" w:space="0" w:color="auto"/>
        <w:left w:val="none" w:sz="0" w:space="0" w:color="auto"/>
        <w:bottom w:val="none" w:sz="0" w:space="0" w:color="auto"/>
        <w:right w:val="none" w:sz="0" w:space="0" w:color="auto"/>
      </w:divBdr>
      <w:divsChild>
        <w:div w:id="1070422610">
          <w:marLeft w:val="0"/>
          <w:marRight w:val="0"/>
          <w:marTop w:val="0"/>
          <w:marBottom w:val="75"/>
          <w:divBdr>
            <w:top w:val="none" w:sz="0" w:space="0" w:color="auto"/>
            <w:left w:val="none" w:sz="0" w:space="0" w:color="auto"/>
            <w:bottom w:val="none" w:sz="0" w:space="0" w:color="auto"/>
            <w:right w:val="none" w:sz="0" w:space="0" w:color="auto"/>
          </w:divBdr>
        </w:div>
        <w:div w:id="1070422669">
          <w:marLeft w:val="0"/>
          <w:marRight w:val="0"/>
          <w:marTop w:val="0"/>
          <w:marBottom w:val="75"/>
          <w:divBdr>
            <w:top w:val="none" w:sz="0" w:space="0" w:color="auto"/>
            <w:left w:val="none" w:sz="0" w:space="0" w:color="auto"/>
            <w:bottom w:val="none" w:sz="0" w:space="0" w:color="auto"/>
            <w:right w:val="none" w:sz="0" w:space="0" w:color="auto"/>
          </w:divBdr>
        </w:div>
      </w:divsChild>
    </w:div>
    <w:div w:id="1070422655">
      <w:marLeft w:val="0"/>
      <w:marRight w:val="0"/>
      <w:marTop w:val="0"/>
      <w:marBottom w:val="0"/>
      <w:divBdr>
        <w:top w:val="none" w:sz="0" w:space="0" w:color="auto"/>
        <w:left w:val="none" w:sz="0" w:space="0" w:color="auto"/>
        <w:bottom w:val="none" w:sz="0" w:space="0" w:color="auto"/>
        <w:right w:val="none" w:sz="0" w:space="0" w:color="auto"/>
      </w:divBdr>
    </w:div>
    <w:div w:id="1070422672">
      <w:marLeft w:val="0"/>
      <w:marRight w:val="0"/>
      <w:marTop w:val="0"/>
      <w:marBottom w:val="0"/>
      <w:divBdr>
        <w:top w:val="none" w:sz="0" w:space="0" w:color="auto"/>
        <w:left w:val="none" w:sz="0" w:space="0" w:color="auto"/>
        <w:bottom w:val="none" w:sz="0" w:space="0" w:color="auto"/>
        <w:right w:val="none" w:sz="0" w:space="0" w:color="auto"/>
      </w:divBdr>
    </w:div>
    <w:div w:id="1070422676">
      <w:marLeft w:val="0"/>
      <w:marRight w:val="0"/>
      <w:marTop w:val="0"/>
      <w:marBottom w:val="0"/>
      <w:divBdr>
        <w:top w:val="none" w:sz="0" w:space="0" w:color="auto"/>
        <w:left w:val="none" w:sz="0" w:space="0" w:color="auto"/>
        <w:bottom w:val="none" w:sz="0" w:space="0" w:color="auto"/>
        <w:right w:val="none" w:sz="0" w:space="0" w:color="auto"/>
      </w:divBdr>
      <w:divsChild>
        <w:div w:id="1070422737">
          <w:marLeft w:val="0"/>
          <w:marRight w:val="0"/>
          <w:marTop w:val="0"/>
          <w:marBottom w:val="0"/>
          <w:divBdr>
            <w:top w:val="none" w:sz="0" w:space="0" w:color="auto"/>
            <w:left w:val="none" w:sz="0" w:space="0" w:color="auto"/>
            <w:bottom w:val="none" w:sz="0" w:space="0" w:color="auto"/>
            <w:right w:val="none" w:sz="0" w:space="0" w:color="auto"/>
          </w:divBdr>
          <w:divsChild>
            <w:div w:id="107042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677">
      <w:marLeft w:val="0"/>
      <w:marRight w:val="0"/>
      <w:marTop w:val="0"/>
      <w:marBottom w:val="0"/>
      <w:divBdr>
        <w:top w:val="none" w:sz="0" w:space="0" w:color="auto"/>
        <w:left w:val="none" w:sz="0" w:space="0" w:color="auto"/>
        <w:bottom w:val="none" w:sz="0" w:space="0" w:color="auto"/>
        <w:right w:val="none" w:sz="0" w:space="0" w:color="auto"/>
      </w:divBdr>
      <w:divsChild>
        <w:div w:id="1070422624">
          <w:marLeft w:val="0"/>
          <w:marRight w:val="0"/>
          <w:marTop w:val="0"/>
          <w:marBottom w:val="0"/>
          <w:divBdr>
            <w:top w:val="none" w:sz="0" w:space="0" w:color="auto"/>
            <w:left w:val="none" w:sz="0" w:space="0" w:color="auto"/>
            <w:bottom w:val="none" w:sz="0" w:space="0" w:color="auto"/>
            <w:right w:val="none" w:sz="0" w:space="0" w:color="auto"/>
          </w:divBdr>
          <w:divsChild>
            <w:div w:id="1070422619">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48">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24">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22750">
          <w:marLeft w:val="0"/>
          <w:marRight w:val="0"/>
          <w:marTop w:val="0"/>
          <w:marBottom w:val="0"/>
          <w:divBdr>
            <w:top w:val="none" w:sz="0" w:space="0" w:color="auto"/>
            <w:left w:val="none" w:sz="0" w:space="0" w:color="auto"/>
            <w:bottom w:val="none" w:sz="0" w:space="0" w:color="auto"/>
            <w:right w:val="none" w:sz="0" w:space="0" w:color="auto"/>
          </w:divBdr>
        </w:div>
      </w:divsChild>
    </w:div>
    <w:div w:id="1070422682">
      <w:marLeft w:val="0"/>
      <w:marRight w:val="0"/>
      <w:marTop w:val="0"/>
      <w:marBottom w:val="0"/>
      <w:divBdr>
        <w:top w:val="none" w:sz="0" w:space="0" w:color="auto"/>
        <w:left w:val="none" w:sz="0" w:space="0" w:color="auto"/>
        <w:bottom w:val="none" w:sz="0" w:space="0" w:color="auto"/>
        <w:right w:val="none" w:sz="0" w:space="0" w:color="auto"/>
      </w:divBdr>
    </w:div>
    <w:div w:id="1070422695">
      <w:marLeft w:val="0"/>
      <w:marRight w:val="0"/>
      <w:marTop w:val="0"/>
      <w:marBottom w:val="0"/>
      <w:divBdr>
        <w:top w:val="none" w:sz="0" w:space="0" w:color="auto"/>
        <w:left w:val="none" w:sz="0" w:space="0" w:color="auto"/>
        <w:bottom w:val="none" w:sz="0" w:space="0" w:color="auto"/>
        <w:right w:val="none" w:sz="0" w:space="0" w:color="auto"/>
      </w:divBdr>
      <w:divsChild>
        <w:div w:id="1070422688">
          <w:marLeft w:val="0"/>
          <w:marRight w:val="0"/>
          <w:marTop w:val="0"/>
          <w:marBottom w:val="0"/>
          <w:divBdr>
            <w:top w:val="none" w:sz="0" w:space="0" w:color="auto"/>
            <w:left w:val="none" w:sz="0" w:space="0" w:color="auto"/>
            <w:bottom w:val="none" w:sz="0" w:space="0" w:color="auto"/>
            <w:right w:val="none" w:sz="0" w:space="0" w:color="auto"/>
          </w:divBdr>
          <w:divsChild>
            <w:div w:id="1070422647">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54">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1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422699">
          <w:marLeft w:val="0"/>
          <w:marRight w:val="0"/>
          <w:marTop w:val="0"/>
          <w:marBottom w:val="0"/>
          <w:divBdr>
            <w:top w:val="none" w:sz="0" w:space="0" w:color="auto"/>
            <w:left w:val="none" w:sz="0" w:space="0" w:color="auto"/>
            <w:bottom w:val="none" w:sz="0" w:space="0" w:color="auto"/>
            <w:right w:val="none" w:sz="0" w:space="0" w:color="auto"/>
          </w:divBdr>
        </w:div>
      </w:divsChild>
    </w:div>
    <w:div w:id="1070422705">
      <w:marLeft w:val="0"/>
      <w:marRight w:val="0"/>
      <w:marTop w:val="0"/>
      <w:marBottom w:val="0"/>
      <w:divBdr>
        <w:top w:val="none" w:sz="0" w:space="0" w:color="auto"/>
        <w:left w:val="none" w:sz="0" w:space="0" w:color="auto"/>
        <w:bottom w:val="none" w:sz="0" w:space="0" w:color="auto"/>
        <w:right w:val="none" w:sz="0" w:space="0" w:color="auto"/>
      </w:divBdr>
    </w:div>
    <w:div w:id="1070422712">
      <w:marLeft w:val="0"/>
      <w:marRight w:val="0"/>
      <w:marTop w:val="0"/>
      <w:marBottom w:val="0"/>
      <w:divBdr>
        <w:top w:val="none" w:sz="0" w:space="0" w:color="auto"/>
        <w:left w:val="none" w:sz="0" w:space="0" w:color="auto"/>
        <w:bottom w:val="none" w:sz="0" w:space="0" w:color="auto"/>
        <w:right w:val="none" w:sz="0" w:space="0" w:color="auto"/>
      </w:divBdr>
    </w:div>
    <w:div w:id="1070422717">
      <w:marLeft w:val="0"/>
      <w:marRight w:val="0"/>
      <w:marTop w:val="0"/>
      <w:marBottom w:val="0"/>
      <w:divBdr>
        <w:top w:val="none" w:sz="0" w:space="0" w:color="auto"/>
        <w:left w:val="none" w:sz="0" w:space="0" w:color="auto"/>
        <w:bottom w:val="none" w:sz="0" w:space="0" w:color="auto"/>
        <w:right w:val="none" w:sz="0" w:space="0" w:color="auto"/>
      </w:divBdr>
      <w:divsChild>
        <w:div w:id="1070422659">
          <w:marLeft w:val="0"/>
          <w:marRight w:val="0"/>
          <w:marTop w:val="0"/>
          <w:marBottom w:val="0"/>
          <w:divBdr>
            <w:top w:val="none" w:sz="0" w:space="0" w:color="auto"/>
            <w:left w:val="none" w:sz="0" w:space="0" w:color="auto"/>
            <w:bottom w:val="none" w:sz="0" w:space="0" w:color="auto"/>
            <w:right w:val="none" w:sz="0" w:space="0" w:color="auto"/>
          </w:divBdr>
          <w:divsChild>
            <w:div w:id="107042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723">
      <w:marLeft w:val="0"/>
      <w:marRight w:val="0"/>
      <w:marTop w:val="0"/>
      <w:marBottom w:val="0"/>
      <w:divBdr>
        <w:top w:val="none" w:sz="0" w:space="0" w:color="auto"/>
        <w:left w:val="none" w:sz="0" w:space="0" w:color="auto"/>
        <w:bottom w:val="none" w:sz="0" w:space="0" w:color="auto"/>
        <w:right w:val="none" w:sz="0" w:space="0" w:color="auto"/>
      </w:divBdr>
    </w:div>
    <w:div w:id="1070422725">
      <w:marLeft w:val="0"/>
      <w:marRight w:val="0"/>
      <w:marTop w:val="0"/>
      <w:marBottom w:val="0"/>
      <w:divBdr>
        <w:top w:val="none" w:sz="0" w:space="0" w:color="auto"/>
        <w:left w:val="none" w:sz="0" w:space="0" w:color="auto"/>
        <w:bottom w:val="none" w:sz="0" w:space="0" w:color="auto"/>
        <w:right w:val="none" w:sz="0" w:space="0" w:color="auto"/>
      </w:divBdr>
    </w:div>
    <w:div w:id="1070422726">
      <w:marLeft w:val="0"/>
      <w:marRight w:val="0"/>
      <w:marTop w:val="0"/>
      <w:marBottom w:val="0"/>
      <w:divBdr>
        <w:top w:val="none" w:sz="0" w:space="0" w:color="auto"/>
        <w:left w:val="none" w:sz="0" w:space="0" w:color="auto"/>
        <w:bottom w:val="none" w:sz="0" w:space="0" w:color="auto"/>
        <w:right w:val="none" w:sz="0" w:space="0" w:color="auto"/>
      </w:divBdr>
    </w:div>
    <w:div w:id="1070422731">
      <w:marLeft w:val="0"/>
      <w:marRight w:val="0"/>
      <w:marTop w:val="0"/>
      <w:marBottom w:val="0"/>
      <w:divBdr>
        <w:top w:val="none" w:sz="0" w:space="0" w:color="auto"/>
        <w:left w:val="none" w:sz="0" w:space="0" w:color="auto"/>
        <w:bottom w:val="none" w:sz="0" w:space="0" w:color="auto"/>
        <w:right w:val="none" w:sz="0" w:space="0" w:color="auto"/>
      </w:divBdr>
    </w:div>
    <w:div w:id="1070422733">
      <w:marLeft w:val="0"/>
      <w:marRight w:val="0"/>
      <w:marTop w:val="0"/>
      <w:marBottom w:val="0"/>
      <w:divBdr>
        <w:top w:val="none" w:sz="0" w:space="0" w:color="auto"/>
        <w:left w:val="none" w:sz="0" w:space="0" w:color="auto"/>
        <w:bottom w:val="none" w:sz="0" w:space="0" w:color="auto"/>
        <w:right w:val="none" w:sz="0" w:space="0" w:color="auto"/>
      </w:divBdr>
    </w:div>
    <w:div w:id="1070422753">
      <w:marLeft w:val="0"/>
      <w:marRight w:val="0"/>
      <w:marTop w:val="0"/>
      <w:marBottom w:val="0"/>
      <w:divBdr>
        <w:top w:val="none" w:sz="0" w:space="0" w:color="auto"/>
        <w:left w:val="none" w:sz="0" w:space="0" w:color="auto"/>
        <w:bottom w:val="none" w:sz="0" w:space="0" w:color="auto"/>
        <w:right w:val="none" w:sz="0" w:space="0" w:color="auto"/>
      </w:divBdr>
      <w:divsChild>
        <w:div w:id="1070422626">
          <w:marLeft w:val="0"/>
          <w:marRight w:val="0"/>
          <w:marTop w:val="0"/>
          <w:marBottom w:val="0"/>
          <w:divBdr>
            <w:top w:val="none" w:sz="0" w:space="0" w:color="auto"/>
            <w:left w:val="none" w:sz="0" w:space="0" w:color="auto"/>
            <w:bottom w:val="none" w:sz="0" w:space="0" w:color="auto"/>
            <w:right w:val="none" w:sz="0" w:space="0" w:color="auto"/>
          </w:divBdr>
        </w:div>
        <w:div w:id="1070422652">
          <w:marLeft w:val="0"/>
          <w:marRight w:val="0"/>
          <w:marTop w:val="0"/>
          <w:marBottom w:val="0"/>
          <w:divBdr>
            <w:top w:val="none" w:sz="0" w:space="0" w:color="auto"/>
            <w:left w:val="none" w:sz="0" w:space="0" w:color="auto"/>
            <w:bottom w:val="none" w:sz="0" w:space="0" w:color="auto"/>
            <w:right w:val="none" w:sz="0" w:space="0" w:color="auto"/>
          </w:divBdr>
          <w:divsChild>
            <w:div w:id="1070422631">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45">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692">
              <w:marLeft w:val="105"/>
              <w:marRight w:val="105"/>
              <w:marTop w:val="105"/>
              <w:marBottom w:val="105"/>
              <w:divBdr>
                <w:top w:val="single" w:sz="6" w:space="8" w:color="BBBBBB"/>
                <w:left w:val="single" w:sz="6" w:space="8" w:color="BBBBBB"/>
                <w:bottom w:val="single" w:sz="6" w:space="8" w:color="BBBBBB"/>
                <w:right w:val="single" w:sz="6" w:space="8" w:color="BBBBBB"/>
              </w:divBdr>
            </w:div>
            <w:div w:id="10704227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70422758">
      <w:marLeft w:val="0"/>
      <w:marRight w:val="0"/>
      <w:marTop w:val="0"/>
      <w:marBottom w:val="0"/>
      <w:divBdr>
        <w:top w:val="none" w:sz="0" w:space="0" w:color="auto"/>
        <w:left w:val="none" w:sz="0" w:space="0" w:color="auto"/>
        <w:bottom w:val="none" w:sz="0" w:space="0" w:color="auto"/>
        <w:right w:val="none" w:sz="0" w:space="0" w:color="auto"/>
      </w:divBdr>
      <w:divsChild>
        <w:div w:id="1070422680">
          <w:marLeft w:val="0"/>
          <w:marRight w:val="0"/>
          <w:marTop w:val="0"/>
          <w:marBottom w:val="0"/>
          <w:divBdr>
            <w:top w:val="none" w:sz="0" w:space="0" w:color="auto"/>
            <w:left w:val="none" w:sz="0" w:space="0" w:color="auto"/>
            <w:bottom w:val="none" w:sz="0" w:space="0" w:color="auto"/>
            <w:right w:val="none" w:sz="0" w:space="0" w:color="auto"/>
          </w:divBdr>
          <w:divsChild>
            <w:div w:id="1070422622">
              <w:marLeft w:val="0"/>
              <w:marRight w:val="0"/>
              <w:marTop w:val="0"/>
              <w:marBottom w:val="0"/>
              <w:divBdr>
                <w:top w:val="none" w:sz="0" w:space="0" w:color="auto"/>
                <w:left w:val="none" w:sz="0" w:space="0" w:color="auto"/>
                <w:bottom w:val="none" w:sz="0" w:space="0" w:color="auto"/>
                <w:right w:val="none" w:sz="0" w:space="0" w:color="auto"/>
              </w:divBdr>
            </w:div>
            <w:div w:id="1070422633">
              <w:marLeft w:val="0"/>
              <w:marRight w:val="0"/>
              <w:marTop w:val="0"/>
              <w:marBottom w:val="0"/>
              <w:divBdr>
                <w:top w:val="none" w:sz="0" w:space="0" w:color="auto"/>
                <w:left w:val="none" w:sz="0" w:space="0" w:color="auto"/>
                <w:bottom w:val="none" w:sz="0" w:space="0" w:color="auto"/>
                <w:right w:val="none" w:sz="0" w:space="0" w:color="auto"/>
              </w:divBdr>
            </w:div>
            <w:div w:id="1070422656">
              <w:marLeft w:val="0"/>
              <w:marRight w:val="0"/>
              <w:marTop w:val="0"/>
              <w:marBottom w:val="0"/>
              <w:divBdr>
                <w:top w:val="none" w:sz="0" w:space="0" w:color="auto"/>
                <w:left w:val="none" w:sz="0" w:space="0" w:color="auto"/>
                <w:bottom w:val="none" w:sz="0" w:space="0" w:color="auto"/>
                <w:right w:val="none" w:sz="0" w:space="0" w:color="auto"/>
              </w:divBdr>
            </w:div>
            <w:div w:id="1070422660">
              <w:marLeft w:val="0"/>
              <w:marRight w:val="0"/>
              <w:marTop w:val="0"/>
              <w:marBottom w:val="0"/>
              <w:divBdr>
                <w:top w:val="none" w:sz="0" w:space="0" w:color="auto"/>
                <w:left w:val="none" w:sz="0" w:space="0" w:color="auto"/>
                <w:bottom w:val="none" w:sz="0" w:space="0" w:color="auto"/>
                <w:right w:val="none" w:sz="0" w:space="0" w:color="auto"/>
              </w:divBdr>
            </w:div>
            <w:div w:id="1070422663">
              <w:marLeft w:val="0"/>
              <w:marRight w:val="0"/>
              <w:marTop w:val="0"/>
              <w:marBottom w:val="0"/>
              <w:divBdr>
                <w:top w:val="none" w:sz="0" w:space="0" w:color="auto"/>
                <w:left w:val="none" w:sz="0" w:space="0" w:color="auto"/>
                <w:bottom w:val="none" w:sz="0" w:space="0" w:color="auto"/>
                <w:right w:val="none" w:sz="0" w:space="0" w:color="auto"/>
              </w:divBdr>
            </w:div>
            <w:div w:id="1070422664">
              <w:marLeft w:val="0"/>
              <w:marRight w:val="0"/>
              <w:marTop w:val="0"/>
              <w:marBottom w:val="0"/>
              <w:divBdr>
                <w:top w:val="none" w:sz="0" w:space="0" w:color="auto"/>
                <w:left w:val="none" w:sz="0" w:space="0" w:color="auto"/>
                <w:bottom w:val="none" w:sz="0" w:space="0" w:color="auto"/>
                <w:right w:val="none" w:sz="0" w:space="0" w:color="auto"/>
              </w:divBdr>
            </w:div>
            <w:div w:id="1070422665">
              <w:marLeft w:val="0"/>
              <w:marRight w:val="0"/>
              <w:marTop w:val="0"/>
              <w:marBottom w:val="0"/>
              <w:divBdr>
                <w:top w:val="none" w:sz="0" w:space="0" w:color="auto"/>
                <w:left w:val="none" w:sz="0" w:space="0" w:color="auto"/>
                <w:bottom w:val="none" w:sz="0" w:space="0" w:color="auto"/>
                <w:right w:val="none" w:sz="0" w:space="0" w:color="auto"/>
              </w:divBdr>
            </w:div>
            <w:div w:id="1070422678">
              <w:marLeft w:val="0"/>
              <w:marRight w:val="0"/>
              <w:marTop w:val="0"/>
              <w:marBottom w:val="0"/>
              <w:divBdr>
                <w:top w:val="none" w:sz="0" w:space="0" w:color="auto"/>
                <w:left w:val="none" w:sz="0" w:space="0" w:color="auto"/>
                <w:bottom w:val="none" w:sz="0" w:space="0" w:color="auto"/>
                <w:right w:val="none" w:sz="0" w:space="0" w:color="auto"/>
              </w:divBdr>
            </w:div>
            <w:div w:id="1070422683">
              <w:marLeft w:val="0"/>
              <w:marRight w:val="0"/>
              <w:marTop w:val="0"/>
              <w:marBottom w:val="0"/>
              <w:divBdr>
                <w:top w:val="none" w:sz="0" w:space="0" w:color="auto"/>
                <w:left w:val="none" w:sz="0" w:space="0" w:color="auto"/>
                <w:bottom w:val="none" w:sz="0" w:space="0" w:color="auto"/>
                <w:right w:val="none" w:sz="0" w:space="0" w:color="auto"/>
              </w:divBdr>
            </w:div>
            <w:div w:id="1070422691">
              <w:marLeft w:val="0"/>
              <w:marRight w:val="0"/>
              <w:marTop w:val="0"/>
              <w:marBottom w:val="0"/>
              <w:divBdr>
                <w:top w:val="none" w:sz="0" w:space="0" w:color="auto"/>
                <w:left w:val="none" w:sz="0" w:space="0" w:color="auto"/>
                <w:bottom w:val="none" w:sz="0" w:space="0" w:color="auto"/>
                <w:right w:val="none" w:sz="0" w:space="0" w:color="auto"/>
              </w:divBdr>
            </w:div>
            <w:div w:id="1070422694">
              <w:marLeft w:val="0"/>
              <w:marRight w:val="0"/>
              <w:marTop w:val="0"/>
              <w:marBottom w:val="0"/>
              <w:divBdr>
                <w:top w:val="none" w:sz="0" w:space="0" w:color="auto"/>
                <w:left w:val="none" w:sz="0" w:space="0" w:color="auto"/>
                <w:bottom w:val="none" w:sz="0" w:space="0" w:color="auto"/>
                <w:right w:val="none" w:sz="0" w:space="0" w:color="auto"/>
              </w:divBdr>
            </w:div>
            <w:div w:id="1070422698">
              <w:marLeft w:val="0"/>
              <w:marRight w:val="0"/>
              <w:marTop w:val="0"/>
              <w:marBottom w:val="0"/>
              <w:divBdr>
                <w:top w:val="none" w:sz="0" w:space="0" w:color="auto"/>
                <w:left w:val="none" w:sz="0" w:space="0" w:color="auto"/>
                <w:bottom w:val="none" w:sz="0" w:space="0" w:color="auto"/>
                <w:right w:val="none" w:sz="0" w:space="0" w:color="auto"/>
              </w:divBdr>
            </w:div>
            <w:div w:id="1070422716">
              <w:marLeft w:val="0"/>
              <w:marRight w:val="0"/>
              <w:marTop w:val="0"/>
              <w:marBottom w:val="0"/>
              <w:divBdr>
                <w:top w:val="none" w:sz="0" w:space="0" w:color="auto"/>
                <w:left w:val="none" w:sz="0" w:space="0" w:color="auto"/>
                <w:bottom w:val="none" w:sz="0" w:space="0" w:color="auto"/>
                <w:right w:val="none" w:sz="0" w:space="0" w:color="auto"/>
              </w:divBdr>
            </w:div>
            <w:div w:id="1070422722">
              <w:marLeft w:val="0"/>
              <w:marRight w:val="0"/>
              <w:marTop w:val="0"/>
              <w:marBottom w:val="0"/>
              <w:divBdr>
                <w:top w:val="none" w:sz="0" w:space="0" w:color="auto"/>
                <w:left w:val="none" w:sz="0" w:space="0" w:color="auto"/>
                <w:bottom w:val="none" w:sz="0" w:space="0" w:color="auto"/>
                <w:right w:val="none" w:sz="0" w:space="0" w:color="auto"/>
              </w:divBdr>
            </w:div>
            <w:div w:id="1070422734">
              <w:marLeft w:val="0"/>
              <w:marRight w:val="0"/>
              <w:marTop w:val="0"/>
              <w:marBottom w:val="0"/>
              <w:divBdr>
                <w:top w:val="none" w:sz="0" w:space="0" w:color="auto"/>
                <w:left w:val="none" w:sz="0" w:space="0" w:color="auto"/>
                <w:bottom w:val="none" w:sz="0" w:space="0" w:color="auto"/>
                <w:right w:val="none" w:sz="0" w:space="0" w:color="auto"/>
              </w:divBdr>
            </w:div>
            <w:div w:id="1070422739">
              <w:marLeft w:val="0"/>
              <w:marRight w:val="0"/>
              <w:marTop w:val="0"/>
              <w:marBottom w:val="0"/>
              <w:divBdr>
                <w:top w:val="none" w:sz="0" w:space="0" w:color="auto"/>
                <w:left w:val="none" w:sz="0" w:space="0" w:color="auto"/>
                <w:bottom w:val="none" w:sz="0" w:space="0" w:color="auto"/>
                <w:right w:val="none" w:sz="0" w:space="0" w:color="auto"/>
              </w:divBdr>
            </w:div>
            <w:div w:id="1070422740">
              <w:marLeft w:val="0"/>
              <w:marRight w:val="0"/>
              <w:marTop w:val="0"/>
              <w:marBottom w:val="0"/>
              <w:divBdr>
                <w:top w:val="none" w:sz="0" w:space="0" w:color="auto"/>
                <w:left w:val="none" w:sz="0" w:space="0" w:color="auto"/>
                <w:bottom w:val="none" w:sz="0" w:space="0" w:color="auto"/>
                <w:right w:val="none" w:sz="0" w:space="0" w:color="auto"/>
              </w:divBdr>
            </w:div>
            <w:div w:id="1070422741">
              <w:marLeft w:val="0"/>
              <w:marRight w:val="0"/>
              <w:marTop w:val="0"/>
              <w:marBottom w:val="0"/>
              <w:divBdr>
                <w:top w:val="none" w:sz="0" w:space="0" w:color="auto"/>
                <w:left w:val="none" w:sz="0" w:space="0" w:color="auto"/>
                <w:bottom w:val="none" w:sz="0" w:space="0" w:color="auto"/>
                <w:right w:val="none" w:sz="0" w:space="0" w:color="auto"/>
              </w:divBdr>
            </w:div>
            <w:div w:id="1070422743">
              <w:marLeft w:val="0"/>
              <w:marRight w:val="0"/>
              <w:marTop w:val="0"/>
              <w:marBottom w:val="0"/>
              <w:divBdr>
                <w:top w:val="none" w:sz="0" w:space="0" w:color="auto"/>
                <w:left w:val="none" w:sz="0" w:space="0" w:color="auto"/>
                <w:bottom w:val="none" w:sz="0" w:space="0" w:color="auto"/>
                <w:right w:val="none" w:sz="0" w:space="0" w:color="auto"/>
              </w:divBdr>
            </w:div>
            <w:div w:id="1070422751">
              <w:marLeft w:val="0"/>
              <w:marRight w:val="0"/>
              <w:marTop w:val="0"/>
              <w:marBottom w:val="0"/>
              <w:divBdr>
                <w:top w:val="none" w:sz="0" w:space="0" w:color="auto"/>
                <w:left w:val="none" w:sz="0" w:space="0" w:color="auto"/>
                <w:bottom w:val="none" w:sz="0" w:space="0" w:color="auto"/>
                <w:right w:val="none" w:sz="0" w:space="0" w:color="auto"/>
              </w:divBdr>
            </w:div>
            <w:div w:id="1070422752">
              <w:marLeft w:val="0"/>
              <w:marRight w:val="0"/>
              <w:marTop w:val="0"/>
              <w:marBottom w:val="0"/>
              <w:divBdr>
                <w:top w:val="none" w:sz="0" w:space="0" w:color="auto"/>
                <w:left w:val="none" w:sz="0" w:space="0" w:color="auto"/>
                <w:bottom w:val="none" w:sz="0" w:space="0" w:color="auto"/>
                <w:right w:val="none" w:sz="0" w:space="0" w:color="auto"/>
              </w:divBdr>
            </w:div>
            <w:div w:id="1070422755">
              <w:marLeft w:val="0"/>
              <w:marRight w:val="0"/>
              <w:marTop w:val="0"/>
              <w:marBottom w:val="0"/>
              <w:divBdr>
                <w:top w:val="none" w:sz="0" w:space="0" w:color="auto"/>
                <w:left w:val="none" w:sz="0" w:space="0" w:color="auto"/>
                <w:bottom w:val="none" w:sz="0" w:space="0" w:color="auto"/>
                <w:right w:val="none" w:sz="0" w:space="0" w:color="auto"/>
              </w:divBdr>
            </w:div>
            <w:div w:id="107042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2760">
      <w:marLeft w:val="0"/>
      <w:marRight w:val="0"/>
      <w:marTop w:val="0"/>
      <w:marBottom w:val="0"/>
      <w:divBdr>
        <w:top w:val="none" w:sz="0" w:space="0" w:color="auto"/>
        <w:left w:val="none" w:sz="0" w:space="0" w:color="auto"/>
        <w:bottom w:val="none" w:sz="0" w:space="0" w:color="auto"/>
        <w:right w:val="none" w:sz="0" w:space="0" w:color="auto"/>
      </w:divBdr>
    </w:div>
    <w:div w:id="1070422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prbookshop.ru/8475.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20965.html" TargetMode="External"/><Relationship Id="rId12" Type="http://schemas.openxmlformats.org/officeDocument/2006/relationships/hyperlink" Target="http://www.iprbookshop.ru/1927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hyperlink" Target="http://www.iprbookshop.ru/19276.html" TargetMode="External"/><Relationship Id="rId11" Type="http://schemas.openxmlformats.org/officeDocument/2006/relationships/hyperlink" Target="http://www.iprbookshop.ru/20965.html" TargetMode="External"/><Relationship Id="rId5" Type="http://schemas.openxmlformats.org/officeDocument/2006/relationships/hyperlink" Target="http://www.iprbookshop.ru/54120.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54120.html"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iprbookshop.ru/2139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795</TotalTime>
  <Pages>37</Pages>
  <Words>11508</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61</cp:revision>
  <dcterms:created xsi:type="dcterms:W3CDTF">2021-04-06T13:33:00Z</dcterms:created>
  <dcterms:modified xsi:type="dcterms:W3CDTF">2021-12-28T11:14:00Z</dcterms:modified>
</cp:coreProperties>
</file>